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0D3" w:rsidRPr="00802AAC" w:rsidRDefault="00726DF0" w:rsidP="006B0375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Комитет имущественных отношений администрации </w:t>
      </w:r>
      <w:r w:rsidR="00523CCB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br/>
      </w:r>
      <w:r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Пермского муниципального района</w:t>
      </w:r>
      <w:r w:rsidR="006960D3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 объявляет </w:t>
      </w:r>
      <w:r w:rsidR="00523CCB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br/>
      </w:r>
      <w:r w:rsidR="006960D3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о проведен</w:t>
      </w:r>
      <w:proofErr w:type="gramStart"/>
      <w:r w:rsidR="006960D3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ии ау</w:t>
      </w:r>
      <w:proofErr w:type="gramEnd"/>
      <w:r w:rsidR="006960D3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кциона в электронной форме по продаже имущества, находящегося в муниципальной собственности </w:t>
      </w:r>
      <w:r w:rsidR="00523CCB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br/>
      </w:r>
      <w:r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муниципального образования «Пермский муниципальный район»</w:t>
      </w:r>
    </w:p>
    <w:p w:rsidR="00F42070" w:rsidRPr="00802AAC" w:rsidRDefault="00F42070" w:rsidP="006B0375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</w:pPr>
    </w:p>
    <w:p w:rsidR="00712A92" w:rsidRPr="006B0375" w:rsidRDefault="00802AAC" w:rsidP="006B0375">
      <w:pPr>
        <w:pStyle w:val="a5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val="en-US" w:eastAsia="ru-RU" w:bidi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Общая информация</w:t>
      </w:r>
    </w:p>
    <w:p w:rsidR="00A7622F" w:rsidRPr="006B0375" w:rsidRDefault="00A25326" w:rsidP="006B037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</w:pPr>
      <w:proofErr w:type="gramStart"/>
      <w:r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Аукцион в электронной форме (далее – аукцион) проводится в соответствии с Федеральным законом от 21.12.2001 № 178-ФЗ «О приватизации государственного и муниципального имущества» (далее – Закон),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</w:t>
      </w:r>
      <w:r w:rsidR="00523CCB" w:rsidRPr="006B0375">
        <w:rPr>
          <w:rFonts w:ascii="Times New Roman" w:hAnsi="Times New Roman"/>
          <w:sz w:val="28"/>
          <w:szCs w:val="28"/>
          <w:shd w:val="clear" w:color="auto" w:fill="FFFFFF"/>
        </w:rPr>
        <w:t>решением Земского Собрания Пермского муниципального района от 25.04.2019 № 388 «О внесении изменений в решение Земского Собрания от 25.12.2018</w:t>
      </w:r>
      <w:proofErr w:type="gramEnd"/>
      <w:r w:rsidR="00523CCB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 № 351 «О бюджете Пермского муниципального района на 2019 год и на плановый период 2020 и 2021 годов»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6B0375"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  <w:t>р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егламентом электронной площадки </w:t>
      </w:r>
      <w:r w:rsidRPr="006B0375">
        <w:rPr>
          <w:rFonts w:ascii="Times New Roman" w:hAnsi="Times New Roman"/>
          <w:sz w:val="28"/>
          <w:szCs w:val="28"/>
        </w:rPr>
        <w:t>http://utp.sberbank-ast.ru.</w:t>
      </w:r>
    </w:p>
    <w:p w:rsidR="00E730E0" w:rsidRPr="006B0375" w:rsidRDefault="00E730E0" w:rsidP="006B0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0375">
        <w:rPr>
          <w:rFonts w:ascii="Times New Roman" w:eastAsia="Courier New" w:hAnsi="Times New Roman"/>
          <w:b/>
          <w:color w:val="000000"/>
          <w:sz w:val="28"/>
          <w:szCs w:val="28"/>
          <w:lang w:eastAsia="ru-RU" w:bidi="ru-RU"/>
        </w:rPr>
        <w:t xml:space="preserve">Сайт </w:t>
      </w:r>
      <w:r w:rsidR="00802AAC">
        <w:rPr>
          <w:rFonts w:ascii="Times New Roman" w:eastAsia="Courier New" w:hAnsi="Times New Roman"/>
          <w:b/>
          <w:color w:val="000000"/>
          <w:sz w:val="28"/>
          <w:szCs w:val="28"/>
          <w:lang w:eastAsia="ru-RU" w:bidi="ru-RU"/>
        </w:rPr>
        <w:t xml:space="preserve">электронной площадки </w:t>
      </w:r>
      <w:r w:rsidRPr="006B0375">
        <w:rPr>
          <w:rFonts w:ascii="Times New Roman" w:eastAsia="Courier New" w:hAnsi="Times New Roman"/>
          <w:b/>
          <w:color w:val="000000"/>
          <w:sz w:val="28"/>
          <w:szCs w:val="28"/>
          <w:lang w:eastAsia="ru-RU" w:bidi="ru-RU"/>
        </w:rPr>
        <w:t xml:space="preserve">в сети «Интернет», на </w:t>
      </w: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t>котором будет проводиться аукцион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: </w:t>
      </w:r>
      <w:r w:rsidR="00802AAC">
        <w:rPr>
          <w:rFonts w:ascii="Times New Roman" w:hAnsi="Times New Roman"/>
          <w:sz w:val="28"/>
          <w:szCs w:val="28"/>
        </w:rPr>
        <w:t>http://utp.sberbank-ast.ru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(далее – электронная площадка)</w:t>
      </w:r>
      <w:r w:rsidR="000628DC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(торговая секция «Приватизация, аренда и продажа прав»)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. </w:t>
      </w:r>
    </w:p>
    <w:p w:rsidR="00A56ABB" w:rsidRPr="006B0375" w:rsidRDefault="00E730E0" w:rsidP="006B037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t>Владелец электронной площадки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:</w:t>
      </w:r>
      <w:r w:rsidR="001534F4" w:rsidRPr="006B0375">
        <w:rPr>
          <w:rFonts w:ascii="Times New Roman" w:hAnsi="Times New Roman"/>
          <w:sz w:val="28"/>
          <w:szCs w:val="28"/>
        </w:rPr>
        <w:t xml:space="preserve"> ЗАО «Сбербанк-АСТ»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(далее – </w:t>
      </w:r>
      <w:r w:rsidR="009F4385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о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рганизатор)</w:t>
      </w:r>
      <w:r w:rsidR="00802AAC">
        <w:rPr>
          <w:rFonts w:ascii="Times New Roman" w:eastAsia="Courier New" w:hAnsi="Times New Roman"/>
          <w:sz w:val="28"/>
          <w:szCs w:val="28"/>
          <w:lang w:eastAsia="ru-RU" w:bidi="ru-RU"/>
        </w:rPr>
        <w:t>.</w:t>
      </w:r>
      <w:r w:rsidR="00726DF0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</w:t>
      </w:r>
      <w:r w:rsidR="00A56ABB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Контактная информация по организатору:</w:t>
      </w:r>
    </w:p>
    <w:p w:rsidR="00A56ABB" w:rsidRPr="006B0375" w:rsidRDefault="00A56ABB" w:rsidP="006B0375">
      <w:pPr>
        <w:widowControl w:val="0"/>
        <w:spacing w:after="0" w:line="240" w:lineRule="auto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адрес местонахождения:</w:t>
      </w:r>
      <w:r w:rsidR="001534F4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</w:t>
      </w:r>
      <w:r w:rsidR="001534F4" w:rsidRPr="006B0375">
        <w:rPr>
          <w:rFonts w:ascii="Times New Roman" w:hAnsi="Times New Roman"/>
          <w:sz w:val="28"/>
          <w:szCs w:val="28"/>
        </w:rPr>
        <w:t>119180, г. Москва, ул. Большая Якиманка, д. 23</w:t>
      </w:r>
    </w:p>
    <w:p w:rsidR="001534F4" w:rsidRPr="006B0375" w:rsidRDefault="00A56ABB" w:rsidP="006B0375">
      <w:pPr>
        <w:pStyle w:val="a9"/>
        <w:spacing w:after="0"/>
        <w:rPr>
          <w:sz w:val="28"/>
          <w:szCs w:val="28"/>
        </w:rPr>
      </w:pPr>
      <w:r w:rsidRPr="006B0375">
        <w:rPr>
          <w:rFonts w:eastAsia="Courier New"/>
          <w:sz w:val="28"/>
          <w:szCs w:val="28"/>
          <w:lang w:bidi="ru-RU"/>
        </w:rPr>
        <w:t>контактный телефон:</w:t>
      </w:r>
      <w:r w:rsidR="001534F4" w:rsidRPr="006B0375">
        <w:rPr>
          <w:rFonts w:eastAsia="Courier New"/>
          <w:sz w:val="28"/>
          <w:szCs w:val="28"/>
          <w:lang w:bidi="ru-RU"/>
        </w:rPr>
        <w:t xml:space="preserve"> </w:t>
      </w:r>
      <w:r w:rsidR="005C6817">
        <w:rPr>
          <w:sz w:val="28"/>
          <w:szCs w:val="28"/>
        </w:rPr>
        <w:t>8</w:t>
      </w:r>
      <w:r w:rsidR="001534F4" w:rsidRPr="006B0375">
        <w:rPr>
          <w:sz w:val="28"/>
          <w:szCs w:val="28"/>
        </w:rPr>
        <w:t xml:space="preserve"> (495) 787-29-97,  </w:t>
      </w:r>
      <w:r w:rsidR="005C6817">
        <w:rPr>
          <w:sz w:val="28"/>
          <w:szCs w:val="28"/>
        </w:rPr>
        <w:t>8</w:t>
      </w:r>
      <w:r w:rsidR="001534F4" w:rsidRPr="006B0375">
        <w:rPr>
          <w:sz w:val="28"/>
          <w:szCs w:val="28"/>
        </w:rPr>
        <w:t xml:space="preserve"> (495) 787-29-99</w:t>
      </w:r>
    </w:p>
    <w:p w:rsidR="00D01CDA" w:rsidRPr="006B0375" w:rsidRDefault="00A56ABB" w:rsidP="006B0375">
      <w:pPr>
        <w:pStyle w:val="a9"/>
        <w:spacing w:after="0"/>
        <w:rPr>
          <w:sz w:val="28"/>
          <w:szCs w:val="28"/>
        </w:rPr>
      </w:pPr>
      <w:r w:rsidRPr="006B0375">
        <w:rPr>
          <w:rFonts w:eastAsia="Courier New"/>
          <w:sz w:val="28"/>
          <w:szCs w:val="28"/>
          <w:lang w:bidi="ru-RU"/>
        </w:rPr>
        <w:t>а</w:t>
      </w:r>
      <w:r w:rsidR="004378FE" w:rsidRPr="006B0375">
        <w:rPr>
          <w:rFonts w:eastAsia="Courier New"/>
          <w:sz w:val="28"/>
          <w:szCs w:val="28"/>
          <w:lang w:bidi="ru-RU"/>
        </w:rPr>
        <w:t>дрес</w:t>
      </w:r>
      <w:r w:rsidRPr="006B0375">
        <w:rPr>
          <w:rFonts w:eastAsia="Courier New"/>
          <w:sz w:val="28"/>
          <w:szCs w:val="28"/>
          <w:lang w:bidi="ru-RU"/>
        </w:rPr>
        <w:t xml:space="preserve"> </w:t>
      </w:r>
      <w:r w:rsidR="004378FE" w:rsidRPr="006B0375">
        <w:rPr>
          <w:rFonts w:eastAsia="Courier New"/>
          <w:sz w:val="28"/>
          <w:szCs w:val="28"/>
          <w:lang w:bidi="ru-RU"/>
        </w:rPr>
        <w:t>электронной почты:</w:t>
      </w:r>
      <w:r w:rsidR="00E730E0" w:rsidRPr="006B0375">
        <w:rPr>
          <w:rFonts w:eastAsia="Courier New"/>
          <w:sz w:val="28"/>
          <w:szCs w:val="28"/>
          <w:lang w:bidi="ru-RU"/>
        </w:rPr>
        <w:t xml:space="preserve"> </w:t>
      </w:r>
      <w:r w:rsidR="001534F4" w:rsidRPr="006B0375">
        <w:rPr>
          <w:sz w:val="28"/>
          <w:szCs w:val="28"/>
        </w:rPr>
        <w:t>property@sberbank-ast.ru, company@sberbank-ast.ru</w:t>
      </w:r>
    </w:p>
    <w:p w:rsidR="004378FE" w:rsidRPr="006B0375" w:rsidRDefault="00F0366A" w:rsidP="006B0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0375">
        <w:rPr>
          <w:rFonts w:ascii="Times New Roman" w:hAnsi="Times New Roman"/>
          <w:b/>
          <w:sz w:val="28"/>
          <w:szCs w:val="28"/>
          <w:lang w:eastAsia="ru-RU"/>
        </w:rPr>
        <w:t>Продавец</w:t>
      </w:r>
      <w:r w:rsidR="00712A92" w:rsidRPr="006B0375">
        <w:rPr>
          <w:rFonts w:ascii="Times New Roman" w:hAnsi="Times New Roman"/>
          <w:b/>
          <w:sz w:val="28"/>
          <w:szCs w:val="28"/>
          <w:lang w:eastAsia="ru-RU"/>
        </w:rPr>
        <w:t xml:space="preserve">: </w:t>
      </w:r>
      <w:r w:rsidR="00CF13F6" w:rsidRPr="006B0375">
        <w:rPr>
          <w:rFonts w:ascii="Times New Roman" w:hAnsi="Times New Roman"/>
          <w:sz w:val="28"/>
          <w:szCs w:val="28"/>
          <w:lang w:eastAsia="ru-RU"/>
        </w:rPr>
        <w:t>Комитет имущественных отношений администрации Пермского муниципального района</w:t>
      </w:r>
      <w:r w:rsidRPr="006B0375">
        <w:rPr>
          <w:rFonts w:ascii="Times New Roman" w:hAnsi="Times New Roman"/>
          <w:sz w:val="28"/>
          <w:szCs w:val="28"/>
          <w:lang w:eastAsia="ru-RU"/>
        </w:rPr>
        <w:t>.</w:t>
      </w:r>
    </w:p>
    <w:p w:rsidR="00802AAC" w:rsidRDefault="00802AAC" w:rsidP="006B037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адрес местонахождения:</w:t>
      </w:r>
      <w:r w:rsidR="004378FE" w:rsidRPr="006B0375">
        <w:rPr>
          <w:rFonts w:ascii="Times New Roman" w:hAnsi="Times New Roman"/>
          <w:sz w:val="28"/>
          <w:szCs w:val="28"/>
          <w:lang w:eastAsia="ru-RU"/>
        </w:rPr>
        <w:t xml:space="preserve"> 614</w:t>
      </w:r>
      <w:r w:rsidR="00CF13F6" w:rsidRPr="006B0375">
        <w:rPr>
          <w:rFonts w:ascii="Times New Roman" w:hAnsi="Times New Roman"/>
          <w:sz w:val="28"/>
          <w:szCs w:val="28"/>
          <w:lang w:eastAsia="ru-RU"/>
        </w:rPr>
        <w:t>065</w:t>
      </w:r>
      <w:r w:rsidR="004378FE" w:rsidRPr="006B0375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>г.</w:t>
      </w:r>
      <w:r w:rsidR="004378FE" w:rsidRPr="006B0375">
        <w:rPr>
          <w:rFonts w:ascii="Times New Roman" w:hAnsi="Times New Roman"/>
          <w:sz w:val="28"/>
          <w:szCs w:val="28"/>
          <w:lang w:eastAsia="ru-RU"/>
        </w:rPr>
        <w:t xml:space="preserve"> Пермь, ул. </w:t>
      </w:r>
      <w:r w:rsidR="00CF13F6" w:rsidRPr="006B0375">
        <w:rPr>
          <w:rFonts w:ascii="Times New Roman" w:hAnsi="Times New Roman"/>
          <w:sz w:val="28"/>
          <w:szCs w:val="28"/>
          <w:lang w:eastAsia="ru-RU"/>
        </w:rPr>
        <w:t>Верхне-Муллинская</w:t>
      </w:r>
      <w:r w:rsidR="004378FE" w:rsidRPr="006B037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F13F6" w:rsidRPr="006B0375">
        <w:rPr>
          <w:rFonts w:ascii="Times New Roman" w:hAnsi="Times New Roman"/>
          <w:sz w:val="28"/>
          <w:szCs w:val="28"/>
          <w:lang w:eastAsia="ru-RU"/>
        </w:rPr>
        <w:t>74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13F6" w:rsidRPr="006B0375">
        <w:rPr>
          <w:rFonts w:ascii="Times New Roman" w:hAnsi="Times New Roman"/>
          <w:sz w:val="28"/>
          <w:szCs w:val="28"/>
          <w:lang w:eastAsia="ru-RU"/>
        </w:rPr>
        <w:t>а</w:t>
      </w:r>
      <w:r w:rsidR="004378FE" w:rsidRPr="006B0375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4378FE" w:rsidRPr="00802AAC" w:rsidRDefault="00802AAC" w:rsidP="006B037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2AAC">
        <w:rPr>
          <w:rFonts w:ascii="Times New Roman" w:eastAsia="Courier New" w:hAnsi="Times New Roman"/>
          <w:sz w:val="28"/>
          <w:szCs w:val="28"/>
          <w:lang w:bidi="ru-RU"/>
        </w:rPr>
        <w:t xml:space="preserve">контактный телефон: </w:t>
      </w:r>
      <w:r w:rsidR="005C6817">
        <w:rPr>
          <w:rFonts w:ascii="Times New Roman" w:eastAsia="Courier New" w:hAnsi="Times New Roman"/>
          <w:sz w:val="28"/>
          <w:szCs w:val="28"/>
          <w:lang w:bidi="ru-RU"/>
        </w:rPr>
        <w:t xml:space="preserve">8 (342) </w:t>
      </w:r>
      <w:r w:rsidR="00CF13F6" w:rsidRPr="00802AAC">
        <w:rPr>
          <w:rFonts w:ascii="Times New Roman" w:hAnsi="Times New Roman"/>
          <w:sz w:val="28"/>
          <w:szCs w:val="28"/>
          <w:lang w:eastAsia="ru-RU"/>
        </w:rPr>
        <w:t>296-23-35</w:t>
      </w:r>
      <w:r w:rsidR="004378FE" w:rsidRPr="00802AA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4378FE" w:rsidRPr="00802AAC" w:rsidRDefault="00802AAC" w:rsidP="006B037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2AAC">
        <w:rPr>
          <w:rFonts w:ascii="Times New Roman" w:eastAsia="Courier New" w:hAnsi="Times New Roman"/>
          <w:sz w:val="28"/>
          <w:szCs w:val="28"/>
          <w:lang w:bidi="ru-RU"/>
        </w:rPr>
        <w:t>адрес электронной почты:</w:t>
      </w:r>
      <w:r w:rsidR="004378FE" w:rsidRPr="00802AAC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F13F6" w:rsidRPr="00802AAC">
        <w:rPr>
          <w:rFonts w:ascii="Times New Roman" w:hAnsi="Times New Roman"/>
          <w:sz w:val="28"/>
          <w:szCs w:val="28"/>
          <w:lang w:val="en-US" w:eastAsia="ru-RU"/>
        </w:rPr>
        <w:t>kio</w:t>
      </w:r>
      <w:proofErr w:type="spellEnd"/>
      <w:r w:rsidR="00CF13F6" w:rsidRPr="00802AAC">
        <w:rPr>
          <w:rFonts w:ascii="Times New Roman" w:hAnsi="Times New Roman"/>
          <w:sz w:val="28"/>
          <w:szCs w:val="28"/>
          <w:lang w:eastAsia="ru-RU"/>
        </w:rPr>
        <w:t>@</w:t>
      </w:r>
      <w:proofErr w:type="spellStart"/>
      <w:r w:rsidR="00CF13F6" w:rsidRPr="00802AAC">
        <w:rPr>
          <w:rFonts w:ascii="Times New Roman" w:hAnsi="Times New Roman"/>
          <w:sz w:val="28"/>
          <w:szCs w:val="28"/>
          <w:lang w:val="en-US" w:eastAsia="ru-RU"/>
        </w:rPr>
        <w:t>permraion</w:t>
      </w:r>
      <w:proofErr w:type="spellEnd"/>
      <w:r w:rsidR="00CF13F6" w:rsidRPr="00802AAC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="00CF13F6" w:rsidRPr="00802AAC"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 w:rsidR="00976BC1" w:rsidRPr="00802AA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7197B" w:rsidRPr="006B0375" w:rsidRDefault="0007197B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6B0375"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  <w:t xml:space="preserve">Инструкция по работе в торговой секции «Приватизация, аренда и продажа прав») электронной площадки </w:t>
      </w:r>
      <w:r w:rsidR="001534F4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http://</w:t>
      </w:r>
      <w:r w:rsidR="001534F4" w:rsidRPr="006B0375">
        <w:rPr>
          <w:rFonts w:ascii="Times New Roman" w:hAnsi="Times New Roman"/>
          <w:sz w:val="28"/>
          <w:szCs w:val="28"/>
        </w:rPr>
        <w:t>utp.sberbank-ast.ru</w:t>
      </w:r>
      <w:r w:rsidRPr="006B0375">
        <w:rPr>
          <w:rStyle w:val="a4"/>
          <w:rFonts w:ascii="Times New Roman" w:eastAsia="Times New Roman" w:hAnsi="Times New Roman"/>
          <w:bCs/>
          <w:color w:val="auto"/>
          <w:sz w:val="28"/>
          <w:szCs w:val="28"/>
          <w:u w:val="none"/>
          <w:lang w:eastAsia="ru-RU" w:bidi="ru-RU"/>
        </w:rPr>
        <w:t xml:space="preserve"> размещена по адресу: </w:t>
      </w:r>
      <w:r w:rsidR="001534F4" w:rsidRPr="006B0375">
        <w:rPr>
          <w:rFonts w:ascii="Times New Roman" w:hAnsi="Times New Roman"/>
          <w:sz w:val="28"/>
          <w:szCs w:val="28"/>
        </w:rPr>
        <w:t>http://utp.sberbank-ast.ru/AP/Notice/652/Instructions</w:t>
      </w:r>
      <w:r w:rsidRPr="006B0375">
        <w:rPr>
          <w:rStyle w:val="a4"/>
          <w:rFonts w:ascii="Times New Roman" w:eastAsia="Times New Roman" w:hAnsi="Times New Roman"/>
          <w:bCs/>
          <w:color w:val="auto"/>
          <w:sz w:val="28"/>
          <w:szCs w:val="28"/>
          <w:u w:val="none"/>
          <w:lang w:eastAsia="ru-RU" w:bidi="ru-RU"/>
        </w:rPr>
        <w:t>.</w:t>
      </w:r>
      <w:proofErr w:type="gramEnd"/>
    </w:p>
    <w:p w:rsidR="0007197B" w:rsidRPr="006B0375" w:rsidRDefault="0007197B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proofErr w:type="gramStart"/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Документооборот между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Претендентами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, участниками,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</w:t>
      </w:r>
      <w:r w:rsidR="00802AA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ретендента 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или участника либо лица, имеющего право действовать от имени соответственно продавца, претендента или участника.</w:t>
      </w:r>
      <w:proofErr w:type="gramEnd"/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Данное правило не применяется для договора купли-продажи имущества, который заключается сторонами в простой письменной форме. Наличие электронной подписи означает, что документы и сведения, поданные в форме электронных документов, напр</w:t>
      </w:r>
      <w:r w:rsidR="00802AA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авлены от имени соответственно претендента, участника, продавца либо о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рганизатора и отправитель несет ответственность за подлинность и достоверность таких документов и сведений.</w:t>
      </w:r>
    </w:p>
    <w:p w:rsidR="0007197B" w:rsidRPr="006B0375" w:rsidRDefault="0007197B" w:rsidP="006B0375">
      <w:pPr>
        <w:pStyle w:val="a5"/>
        <w:widowControl w:val="0"/>
        <w:spacing w:after="0" w:line="240" w:lineRule="auto"/>
        <w:ind w:left="0" w:firstLine="709"/>
        <w:jc w:val="both"/>
        <w:rPr>
          <w:rStyle w:val="a4"/>
          <w:rFonts w:ascii="Times New Roman" w:eastAsia="Times New Roman" w:hAnsi="Times New Roman"/>
          <w:bCs/>
          <w:color w:val="auto"/>
          <w:sz w:val="28"/>
          <w:szCs w:val="28"/>
          <w:u w:val="none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Для организации электронного документооборота </w:t>
      </w:r>
      <w:r w:rsidR="00802AAC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ретендент 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должен получить электронную подпись. На электронной площадке </w:t>
      </w:r>
      <w:r w:rsidR="001534F4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http://</w:t>
      </w:r>
      <w:r w:rsidR="001534F4" w:rsidRPr="006B0375">
        <w:rPr>
          <w:rFonts w:ascii="Times New Roman" w:hAnsi="Times New Roman"/>
          <w:sz w:val="28"/>
          <w:szCs w:val="28"/>
        </w:rPr>
        <w:t>utp.sberbank-</w:t>
      </w:r>
      <w:r w:rsidR="001534F4" w:rsidRPr="006B0375">
        <w:rPr>
          <w:rFonts w:ascii="Times New Roman" w:hAnsi="Times New Roman"/>
          <w:sz w:val="28"/>
          <w:szCs w:val="28"/>
        </w:rPr>
        <w:lastRenderedPageBreak/>
        <w:t>ast.ru</w:t>
      </w:r>
      <w:r w:rsidRPr="006B0375">
        <w:rPr>
          <w:rStyle w:val="a4"/>
          <w:rFonts w:ascii="Times New Roman" w:eastAsia="Times New Roman" w:hAnsi="Times New Roman"/>
          <w:bCs/>
          <w:color w:val="auto"/>
          <w:sz w:val="28"/>
          <w:szCs w:val="28"/>
          <w:u w:val="none"/>
          <w:lang w:eastAsia="ru-RU" w:bidi="ru-RU"/>
        </w:rPr>
        <w:t xml:space="preserve"> принимаются и признаются электронные подписи, изданные доверенными удостоверяющими центрами. Список доверенных удостоверяющих центров публикуется в открытой 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для доступа неограниченного круга лиц части электронной площадки (далее – открытая часть электронной площадки)</w:t>
      </w:r>
      <w:r w:rsidRPr="006B0375">
        <w:rPr>
          <w:rStyle w:val="a4"/>
          <w:rFonts w:ascii="Times New Roman" w:eastAsia="Times New Roman" w:hAnsi="Times New Roman"/>
          <w:bCs/>
          <w:color w:val="auto"/>
          <w:sz w:val="28"/>
          <w:szCs w:val="28"/>
          <w:u w:val="none"/>
          <w:lang w:eastAsia="ru-RU" w:bidi="ru-RU"/>
        </w:rPr>
        <w:t>.</w:t>
      </w:r>
    </w:p>
    <w:p w:rsidR="00726DF0" w:rsidRPr="006B0375" w:rsidRDefault="00726DF0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12A92" w:rsidRPr="006B0375" w:rsidRDefault="00C1267C" w:rsidP="006B0375">
      <w:pPr>
        <w:pStyle w:val="a5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t>Сведения</w:t>
      </w:r>
      <w:r w:rsidR="00802AAC">
        <w:rPr>
          <w:rFonts w:ascii="Times New Roman" w:eastAsia="Courier New" w:hAnsi="Times New Roman"/>
          <w:b/>
          <w:sz w:val="28"/>
          <w:szCs w:val="28"/>
          <w:lang w:eastAsia="ru-RU" w:bidi="ru-RU"/>
        </w:rPr>
        <w:t xml:space="preserve"> об объекте приватизации</w:t>
      </w:r>
    </w:p>
    <w:p w:rsidR="00CF13F6" w:rsidRPr="006B0375" w:rsidRDefault="00D357F7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lang w:bidi="ru-RU"/>
        </w:rPr>
        <w:t>На а</w:t>
      </w:r>
      <w:r w:rsidR="004A0BB1" w:rsidRPr="006B0375">
        <w:rPr>
          <w:rFonts w:eastAsia="Courier New"/>
          <w:lang w:bidi="ru-RU"/>
        </w:rPr>
        <w:t>укци</w:t>
      </w:r>
      <w:r w:rsidR="00A53A31" w:rsidRPr="006B0375">
        <w:rPr>
          <w:rFonts w:eastAsia="Courier New"/>
          <w:lang w:bidi="ru-RU"/>
        </w:rPr>
        <w:t xml:space="preserve">он в соответствии </w:t>
      </w:r>
      <w:r w:rsidR="00C167CC" w:rsidRPr="006B0375">
        <w:rPr>
          <w:rFonts w:eastAsia="Courier New"/>
          <w:lang w:bidi="ru-RU"/>
        </w:rPr>
        <w:t>с решением Земского Собрания Пермского муниципального района от 25.04.2019 № 388 «О внесении изменений в решение Земского Собрания от 25.12.2018 № 351 «О бюджете Пермского муниципального района на 2019 год и на плановый период 2020 и 2021 годов»</w:t>
      </w:r>
      <w:r w:rsidR="003204E7" w:rsidRPr="006B0375">
        <w:rPr>
          <w:rFonts w:eastAsia="Courier New"/>
          <w:lang w:bidi="ru-RU"/>
        </w:rPr>
        <w:t xml:space="preserve">, </w:t>
      </w:r>
      <w:r w:rsidR="00E636A6" w:rsidRPr="006B0375">
        <w:rPr>
          <w:rFonts w:eastAsia="Courier New"/>
          <w:lang w:bidi="ru-RU"/>
        </w:rPr>
        <w:t>выставляется следующее имущество</w:t>
      </w:r>
      <w:r w:rsidR="00CF13F6" w:rsidRPr="006B0375">
        <w:rPr>
          <w:rFonts w:eastAsia="Courier New"/>
          <w:lang w:bidi="ru-RU"/>
        </w:rPr>
        <w:t>:</w:t>
      </w:r>
    </w:p>
    <w:p w:rsidR="00CF13F6" w:rsidRPr="006B0375" w:rsidRDefault="00CF13F6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b/>
          <w:i/>
          <w:lang w:bidi="ru-RU"/>
        </w:rPr>
        <w:t>ЛОТ № 1</w:t>
      </w:r>
      <w:r w:rsidRPr="006B0375">
        <w:rPr>
          <w:rFonts w:eastAsia="Courier New"/>
          <w:lang w:bidi="ru-RU"/>
        </w:rPr>
        <w:t xml:space="preserve"> – 1-этажное административное здание с теплым пристроем, назначение: нежилое, общая площадь 299,1 кв</w:t>
      </w:r>
      <w:proofErr w:type="gramStart"/>
      <w:r w:rsidRPr="006B0375">
        <w:rPr>
          <w:rFonts w:eastAsia="Courier New"/>
          <w:lang w:bidi="ru-RU"/>
        </w:rPr>
        <w:t>.м</w:t>
      </w:r>
      <w:proofErr w:type="gramEnd"/>
      <w:r w:rsidRPr="006B0375">
        <w:rPr>
          <w:rFonts w:eastAsia="Courier New"/>
          <w:lang w:bidi="ru-RU"/>
        </w:rPr>
        <w:t>, лит. А, А</w:t>
      </w:r>
      <w:proofErr w:type="gramStart"/>
      <w:r w:rsidRPr="006B0375">
        <w:rPr>
          <w:rFonts w:eastAsia="Courier New"/>
          <w:lang w:bidi="ru-RU"/>
        </w:rPr>
        <w:t>1</w:t>
      </w:r>
      <w:proofErr w:type="gramEnd"/>
      <w:r w:rsidRPr="006B0375">
        <w:rPr>
          <w:rFonts w:eastAsia="Courier New"/>
          <w:lang w:bidi="ru-RU"/>
        </w:rPr>
        <w:t xml:space="preserve">, 3 крыльца (лит. </w:t>
      </w:r>
      <w:r w:rsidR="00726DF0" w:rsidRPr="006B0375">
        <w:rPr>
          <w:rFonts w:eastAsia="Courier New"/>
          <w:lang w:bidi="ru-RU"/>
        </w:rPr>
        <w:t>А</w:t>
      </w:r>
      <w:r w:rsidRPr="006B0375">
        <w:rPr>
          <w:rFonts w:eastAsia="Courier New"/>
          <w:lang w:bidi="ru-RU"/>
        </w:rPr>
        <w:t xml:space="preserve">1, </w:t>
      </w:r>
      <w:r w:rsidR="00726DF0" w:rsidRPr="006B0375">
        <w:rPr>
          <w:rFonts w:eastAsia="Courier New"/>
          <w:lang w:bidi="ru-RU"/>
        </w:rPr>
        <w:t>А</w:t>
      </w:r>
      <w:r w:rsidRPr="006B0375">
        <w:rPr>
          <w:rFonts w:eastAsia="Courier New"/>
          <w:lang w:bidi="ru-RU"/>
        </w:rPr>
        <w:t xml:space="preserve">2, </w:t>
      </w:r>
      <w:r w:rsidR="00726DF0" w:rsidRPr="006B0375">
        <w:rPr>
          <w:rFonts w:eastAsia="Courier New"/>
          <w:lang w:bidi="ru-RU"/>
        </w:rPr>
        <w:t>А</w:t>
      </w:r>
      <w:r w:rsidRPr="006B0375">
        <w:rPr>
          <w:rFonts w:eastAsia="Courier New"/>
          <w:lang w:bidi="ru-RU"/>
        </w:rPr>
        <w:t>3), кадастровый номер 59:01:4613890:7, с земельным участком с кадастровым номером 59:01:4713884:94, категория земель: земли населенных пунктов, вид разрешенного использования: для размещения административных зданий, общая площадь 1 394 кв</w:t>
      </w:r>
      <w:proofErr w:type="gramStart"/>
      <w:r w:rsidRPr="006B0375">
        <w:rPr>
          <w:rFonts w:eastAsia="Courier New"/>
          <w:lang w:bidi="ru-RU"/>
        </w:rPr>
        <w:t>.м</w:t>
      </w:r>
      <w:proofErr w:type="gramEnd"/>
      <w:r w:rsidRPr="006B0375">
        <w:rPr>
          <w:rFonts w:eastAsia="Courier New"/>
          <w:lang w:bidi="ru-RU"/>
        </w:rPr>
        <w:t>, адрес (местонахождение) объекта: Пермский край, г. Пермь, Индустриальный район, ул. Верхне-Муллинская, д. 80.</w:t>
      </w:r>
    </w:p>
    <w:p w:rsidR="00CF13F6" w:rsidRPr="006B0375" w:rsidRDefault="009D7ED5" w:rsidP="006B0375">
      <w:pPr>
        <w:pStyle w:val="ab"/>
        <w:ind w:firstLine="709"/>
        <w:jc w:val="both"/>
        <w:rPr>
          <w:rFonts w:eastAsia="Courier New"/>
          <w:lang w:bidi="ru-RU"/>
        </w:rPr>
      </w:pPr>
      <w:r>
        <w:rPr>
          <w:rFonts w:eastAsia="Courier New"/>
          <w:lang w:bidi="ru-RU"/>
        </w:rPr>
        <w:t>Способ продажи – аукцион</w:t>
      </w:r>
      <w:r w:rsidR="00CF13F6" w:rsidRPr="006B0375">
        <w:rPr>
          <w:rFonts w:eastAsia="Courier New"/>
          <w:lang w:bidi="ru-RU"/>
        </w:rPr>
        <w:t xml:space="preserve"> </w:t>
      </w:r>
      <w:r w:rsidR="00802AAC">
        <w:rPr>
          <w:rFonts w:eastAsia="Courier New"/>
          <w:lang w:bidi="ru-RU"/>
        </w:rPr>
        <w:t xml:space="preserve">в электронной форме, </w:t>
      </w:r>
      <w:r w:rsidR="00CF13F6" w:rsidRPr="006B0375">
        <w:rPr>
          <w:rFonts w:eastAsia="Courier New"/>
          <w:lang w:bidi="ru-RU"/>
        </w:rPr>
        <w:t>открытый по составу участников и способу подачи предложений о цене.</w:t>
      </w:r>
    </w:p>
    <w:p w:rsidR="00CF13F6" w:rsidRPr="006B0375" w:rsidRDefault="00CF13F6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lang w:bidi="ru-RU"/>
        </w:rPr>
        <w:t>Начальная цена продажи</w:t>
      </w:r>
      <w:r w:rsidR="005C6817">
        <w:rPr>
          <w:rFonts w:eastAsia="Courier New"/>
          <w:lang w:bidi="ru-RU"/>
        </w:rPr>
        <w:t xml:space="preserve"> </w:t>
      </w:r>
      <w:r w:rsidRPr="006B0375">
        <w:rPr>
          <w:rFonts w:eastAsia="Courier New"/>
          <w:lang w:bidi="ru-RU"/>
        </w:rPr>
        <w:t>– 2 965</w:t>
      </w:r>
      <w:r w:rsidR="007A1FF7">
        <w:rPr>
          <w:rFonts w:eastAsia="Courier New"/>
          <w:lang w:bidi="ru-RU"/>
        </w:rPr>
        <w:t> </w:t>
      </w:r>
      <w:r w:rsidRPr="006B0375">
        <w:rPr>
          <w:rFonts w:eastAsia="Courier New"/>
          <w:lang w:bidi="ru-RU"/>
        </w:rPr>
        <w:t>000</w:t>
      </w:r>
      <w:r w:rsidR="007A1FF7">
        <w:rPr>
          <w:rFonts w:eastAsia="Courier New"/>
          <w:lang w:bidi="ru-RU"/>
        </w:rPr>
        <w:t>,00 руб.</w:t>
      </w:r>
      <w:r w:rsidRPr="006B0375">
        <w:rPr>
          <w:rFonts w:eastAsia="Courier New"/>
          <w:lang w:bidi="ru-RU"/>
        </w:rPr>
        <w:t xml:space="preserve"> (Два миллиона девятьсот шестьдесят </w:t>
      </w:r>
      <w:r w:rsidR="007A1FF7">
        <w:rPr>
          <w:rFonts w:eastAsia="Courier New"/>
          <w:lang w:bidi="ru-RU"/>
        </w:rPr>
        <w:t>пять тысяч</w:t>
      </w:r>
      <w:r w:rsidRPr="006B0375">
        <w:rPr>
          <w:rFonts w:eastAsia="Courier New"/>
          <w:lang w:bidi="ru-RU"/>
        </w:rPr>
        <w:t xml:space="preserve"> рублей 00 копеек</w:t>
      </w:r>
      <w:r w:rsidR="007A1FF7">
        <w:rPr>
          <w:rFonts w:eastAsia="Courier New"/>
          <w:lang w:bidi="ru-RU"/>
        </w:rPr>
        <w:t>)</w:t>
      </w:r>
      <w:r w:rsidRPr="006B0375">
        <w:rPr>
          <w:rFonts w:eastAsia="Courier New"/>
          <w:lang w:bidi="ru-RU"/>
        </w:rPr>
        <w:t>, с учетом НДС.</w:t>
      </w:r>
    </w:p>
    <w:p w:rsidR="00CF13F6" w:rsidRPr="006B0375" w:rsidRDefault="00CF13F6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lang w:bidi="ru-RU"/>
        </w:rPr>
        <w:t>Сумма задатка – 20 % от начальной цены объекта, что составляет – 593</w:t>
      </w:r>
      <w:r w:rsidR="007A1FF7">
        <w:rPr>
          <w:rFonts w:eastAsia="Courier New"/>
          <w:lang w:bidi="ru-RU"/>
        </w:rPr>
        <w:t> </w:t>
      </w:r>
      <w:r w:rsidRPr="006B0375">
        <w:rPr>
          <w:rFonts w:eastAsia="Courier New"/>
          <w:lang w:bidi="ru-RU"/>
        </w:rPr>
        <w:t>000</w:t>
      </w:r>
      <w:r w:rsidR="007A1FF7">
        <w:rPr>
          <w:rFonts w:eastAsia="Courier New"/>
          <w:lang w:bidi="ru-RU"/>
        </w:rPr>
        <w:t>,00 руб.</w:t>
      </w:r>
      <w:r w:rsidRPr="006B0375">
        <w:rPr>
          <w:rFonts w:eastAsia="Courier New"/>
          <w:lang w:bidi="ru-RU"/>
        </w:rPr>
        <w:t xml:space="preserve"> (Пятьсот девяносто три тысячи рублей 00 копеек</w:t>
      </w:r>
      <w:r w:rsidR="007A1FF7">
        <w:rPr>
          <w:rFonts w:eastAsia="Courier New"/>
          <w:lang w:bidi="ru-RU"/>
        </w:rPr>
        <w:t>)</w:t>
      </w:r>
      <w:r w:rsidRPr="006B0375">
        <w:rPr>
          <w:rFonts w:eastAsia="Courier New"/>
          <w:lang w:bidi="ru-RU"/>
        </w:rPr>
        <w:t>.</w:t>
      </w:r>
    </w:p>
    <w:p w:rsidR="00CF13F6" w:rsidRPr="006B0375" w:rsidRDefault="00CF13F6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lang w:bidi="ru-RU"/>
        </w:rPr>
        <w:t>Шаг аукциона 5 % от начальной цены объекта, что составляет – 148</w:t>
      </w:r>
      <w:r w:rsidR="007A1FF7">
        <w:rPr>
          <w:rFonts w:eastAsia="Courier New"/>
          <w:lang w:bidi="ru-RU"/>
        </w:rPr>
        <w:t> </w:t>
      </w:r>
      <w:r w:rsidRPr="006B0375">
        <w:rPr>
          <w:rFonts w:eastAsia="Courier New"/>
          <w:lang w:bidi="ru-RU"/>
        </w:rPr>
        <w:t>250</w:t>
      </w:r>
      <w:r w:rsidR="007A1FF7">
        <w:rPr>
          <w:rFonts w:eastAsia="Courier New"/>
          <w:lang w:bidi="ru-RU"/>
        </w:rPr>
        <w:t>,00</w:t>
      </w:r>
      <w:r w:rsidRPr="006B0375">
        <w:rPr>
          <w:rFonts w:eastAsia="Courier New"/>
          <w:lang w:bidi="ru-RU"/>
        </w:rPr>
        <w:t xml:space="preserve"> </w:t>
      </w:r>
      <w:r w:rsidR="007A1FF7">
        <w:rPr>
          <w:rFonts w:eastAsia="Courier New"/>
          <w:lang w:bidi="ru-RU"/>
        </w:rPr>
        <w:t xml:space="preserve">руб. </w:t>
      </w:r>
      <w:r w:rsidRPr="006B0375">
        <w:rPr>
          <w:rFonts w:eastAsia="Courier New"/>
          <w:lang w:bidi="ru-RU"/>
        </w:rPr>
        <w:t>(Сто сорок восемь тысяч двести пятьдесят рублей 00 копеек</w:t>
      </w:r>
      <w:r w:rsidR="007A1FF7">
        <w:rPr>
          <w:rFonts w:eastAsia="Courier New"/>
          <w:lang w:bidi="ru-RU"/>
        </w:rPr>
        <w:t>)</w:t>
      </w:r>
      <w:r w:rsidRPr="006B0375">
        <w:rPr>
          <w:rFonts w:eastAsia="Courier New"/>
          <w:lang w:bidi="ru-RU"/>
        </w:rPr>
        <w:t xml:space="preserve">. </w:t>
      </w:r>
    </w:p>
    <w:p w:rsidR="00CF13F6" w:rsidRPr="006B0375" w:rsidRDefault="00CF13F6" w:rsidP="006B037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Сведения обо всех предыдущих торгах, объявленных в течение года, предшествующего продаже, и об итогах торгов: </w:t>
      </w:r>
      <w:r w:rsidR="00C06021" w:rsidRPr="005C6817">
        <w:rPr>
          <w:rFonts w:ascii="Times New Roman" w:eastAsia="Courier New" w:hAnsi="Times New Roman"/>
          <w:sz w:val="28"/>
          <w:szCs w:val="28"/>
          <w:lang w:eastAsia="ru-RU" w:bidi="ru-RU"/>
        </w:rPr>
        <w:t>18.06.2019 торги</w:t>
      </w:r>
      <w:r w:rsidR="00C06021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</w:t>
      </w:r>
      <w:r w:rsidR="00802AAC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признаны </w:t>
      </w:r>
      <w:r w:rsidR="00C06021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не </w:t>
      </w:r>
      <w:r w:rsidR="00802AAC">
        <w:rPr>
          <w:rFonts w:ascii="Times New Roman" w:eastAsia="Courier New" w:hAnsi="Times New Roman"/>
          <w:sz w:val="28"/>
          <w:szCs w:val="28"/>
          <w:lang w:eastAsia="ru-RU" w:bidi="ru-RU"/>
        </w:rPr>
        <w:t>состоявшимися</w:t>
      </w:r>
      <w:r w:rsidR="00C06021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.</w:t>
      </w:r>
    </w:p>
    <w:p w:rsidR="00336122" w:rsidRPr="006B0375" w:rsidRDefault="00336122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b/>
          <w:i/>
          <w:lang w:bidi="ru-RU"/>
        </w:rPr>
        <w:t>ЛОТ № 2</w:t>
      </w:r>
      <w:r w:rsidRPr="006B0375">
        <w:rPr>
          <w:rFonts w:eastAsia="Courier New"/>
          <w:lang w:bidi="ru-RU"/>
        </w:rPr>
        <w:t xml:space="preserve"> – </w:t>
      </w:r>
      <w:r w:rsidRPr="006B0375">
        <w:rPr>
          <w:color w:val="000000"/>
        </w:rPr>
        <w:t xml:space="preserve">автобус для перевозки детей ПАЗ 32053-70, </w:t>
      </w:r>
      <w:r w:rsidRPr="006B0375">
        <w:t xml:space="preserve">идентификационный номер Х1М3205СХ80010332, </w:t>
      </w:r>
      <w:r w:rsidRPr="006B0375">
        <w:rPr>
          <w:color w:val="000000"/>
        </w:rPr>
        <w:t>2008 года выпуска, модель, № двигателя 523400 81023114, шасси (рама) № от</w:t>
      </w:r>
      <w:r w:rsidRPr="006B0375">
        <w:t>сутствует, кузов (кабина, прицеп) № Х1М3205СХ80010332, цвет кузова (кабины прицепа) желтый, паспорт транспортного средства 52 МТ 909031 выда</w:t>
      </w:r>
      <w:r w:rsidR="00802AAC">
        <w:t>н 27.10.2008.</w:t>
      </w:r>
    </w:p>
    <w:p w:rsidR="00336122" w:rsidRPr="006B0375" w:rsidRDefault="009D7ED5" w:rsidP="006B0375">
      <w:pPr>
        <w:pStyle w:val="ab"/>
        <w:ind w:firstLine="709"/>
        <w:jc w:val="both"/>
        <w:rPr>
          <w:rFonts w:eastAsia="Courier New"/>
          <w:lang w:bidi="ru-RU"/>
        </w:rPr>
      </w:pPr>
      <w:r>
        <w:rPr>
          <w:rFonts w:eastAsia="Courier New"/>
          <w:lang w:bidi="ru-RU"/>
        </w:rPr>
        <w:t>Способ продажи – аукцион</w:t>
      </w:r>
      <w:r w:rsidR="00336122" w:rsidRPr="006B0375">
        <w:rPr>
          <w:rFonts w:eastAsia="Courier New"/>
          <w:lang w:bidi="ru-RU"/>
        </w:rPr>
        <w:t xml:space="preserve"> </w:t>
      </w:r>
      <w:r w:rsidR="00802AAC">
        <w:rPr>
          <w:rFonts w:eastAsia="Courier New"/>
          <w:lang w:bidi="ru-RU"/>
        </w:rPr>
        <w:t xml:space="preserve">в электронной форме, </w:t>
      </w:r>
      <w:r w:rsidR="00336122" w:rsidRPr="006B0375">
        <w:rPr>
          <w:rFonts w:eastAsia="Courier New"/>
          <w:lang w:bidi="ru-RU"/>
        </w:rPr>
        <w:t>открытый по составу участников и способу подачи предложений о цене.</w:t>
      </w:r>
    </w:p>
    <w:p w:rsidR="00336122" w:rsidRPr="006B0375" w:rsidRDefault="00336122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lang w:bidi="ru-RU"/>
        </w:rPr>
        <w:t>Начальная цена продажи</w:t>
      </w:r>
      <w:r w:rsidR="00802AAC">
        <w:rPr>
          <w:rFonts w:eastAsia="Courier New"/>
          <w:lang w:bidi="ru-RU"/>
        </w:rPr>
        <w:t>– 115</w:t>
      </w:r>
      <w:r w:rsidR="007A1FF7">
        <w:rPr>
          <w:rFonts w:eastAsia="Courier New"/>
          <w:lang w:bidi="ru-RU"/>
        </w:rPr>
        <w:t> </w:t>
      </w:r>
      <w:r w:rsidR="00802AAC">
        <w:rPr>
          <w:rFonts w:eastAsia="Courier New"/>
          <w:lang w:bidi="ru-RU"/>
        </w:rPr>
        <w:t>000</w:t>
      </w:r>
      <w:r w:rsidR="007A1FF7">
        <w:rPr>
          <w:rFonts w:eastAsia="Courier New"/>
          <w:lang w:bidi="ru-RU"/>
        </w:rPr>
        <w:t>,00 руб.</w:t>
      </w:r>
      <w:r w:rsidRPr="006B0375">
        <w:rPr>
          <w:rFonts w:eastAsia="Courier New"/>
          <w:lang w:bidi="ru-RU"/>
        </w:rPr>
        <w:t xml:space="preserve"> (Сто пятнадцать тысяч рублей</w:t>
      </w:r>
      <w:r w:rsidR="00802AAC">
        <w:rPr>
          <w:rFonts w:eastAsia="Courier New"/>
          <w:lang w:bidi="ru-RU"/>
        </w:rPr>
        <w:t xml:space="preserve"> 00 копеек</w:t>
      </w:r>
      <w:r w:rsidR="007A1FF7">
        <w:rPr>
          <w:rFonts w:eastAsia="Courier New"/>
          <w:lang w:bidi="ru-RU"/>
        </w:rPr>
        <w:t>)</w:t>
      </w:r>
      <w:r w:rsidRPr="006B0375">
        <w:rPr>
          <w:rFonts w:eastAsia="Courier New"/>
          <w:lang w:bidi="ru-RU"/>
        </w:rPr>
        <w:t>, с учетом НДС.</w:t>
      </w:r>
    </w:p>
    <w:p w:rsidR="00336122" w:rsidRPr="006B0375" w:rsidRDefault="00336122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lang w:bidi="ru-RU"/>
        </w:rPr>
        <w:t>Сумма задатка – 20 % от начальной цены объекта, что составляет – 23</w:t>
      </w:r>
      <w:r w:rsidR="007A1FF7">
        <w:rPr>
          <w:rFonts w:eastAsia="Courier New"/>
          <w:lang w:bidi="ru-RU"/>
        </w:rPr>
        <w:t> </w:t>
      </w:r>
      <w:r w:rsidRPr="006B0375">
        <w:rPr>
          <w:rFonts w:eastAsia="Courier New"/>
          <w:lang w:bidi="ru-RU"/>
        </w:rPr>
        <w:t>000</w:t>
      </w:r>
      <w:r w:rsidR="007A1FF7">
        <w:rPr>
          <w:rFonts w:eastAsia="Courier New"/>
          <w:lang w:bidi="ru-RU"/>
        </w:rPr>
        <w:t>,00 руб.</w:t>
      </w:r>
      <w:r w:rsidRPr="006B0375">
        <w:rPr>
          <w:rFonts w:eastAsia="Courier New"/>
          <w:lang w:bidi="ru-RU"/>
        </w:rPr>
        <w:t xml:space="preserve"> (</w:t>
      </w:r>
      <w:r w:rsidR="005C6817" w:rsidRPr="006B0375">
        <w:rPr>
          <w:rFonts w:eastAsia="Courier New"/>
          <w:lang w:bidi="ru-RU"/>
        </w:rPr>
        <w:t xml:space="preserve">Двадцать </w:t>
      </w:r>
      <w:r w:rsidRPr="006B0375">
        <w:rPr>
          <w:rFonts w:eastAsia="Courier New"/>
          <w:lang w:bidi="ru-RU"/>
        </w:rPr>
        <w:t>три тысячи рублей 00 копеек).</w:t>
      </w:r>
    </w:p>
    <w:p w:rsidR="00336122" w:rsidRPr="006B0375" w:rsidRDefault="00336122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lang w:bidi="ru-RU"/>
        </w:rPr>
        <w:t xml:space="preserve">Шаг аукциона 5 % от начальной цены </w:t>
      </w:r>
      <w:r w:rsidR="00802AAC">
        <w:rPr>
          <w:rFonts w:eastAsia="Courier New"/>
          <w:lang w:bidi="ru-RU"/>
        </w:rPr>
        <w:t>объекта, что составляет – 5</w:t>
      </w:r>
      <w:r w:rsidR="007A1FF7">
        <w:rPr>
          <w:rFonts w:eastAsia="Courier New"/>
          <w:lang w:bidi="ru-RU"/>
        </w:rPr>
        <w:t> </w:t>
      </w:r>
      <w:r w:rsidR="00802AAC">
        <w:rPr>
          <w:rFonts w:eastAsia="Courier New"/>
          <w:lang w:bidi="ru-RU"/>
        </w:rPr>
        <w:t>750</w:t>
      </w:r>
      <w:r w:rsidR="007A1FF7">
        <w:rPr>
          <w:rFonts w:eastAsia="Courier New"/>
          <w:lang w:bidi="ru-RU"/>
        </w:rPr>
        <w:t>,00 руб.</w:t>
      </w:r>
      <w:r w:rsidRPr="006B0375">
        <w:rPr>
          <w:rFonts w:eastAsia="Courier New"/>
          <w:lang w:bidi="ru-RU"/>
        </w:rPr>
        <w:t xml:space="preserve"> (Пять тысяч семьсот пятьдесят рублей 00 копеек</w:t>
      </w:r>
      <w:r w:rsidR="007A1FF7">
        <w:rPr>
          <w:rFonts w:eastAsia="Courier New"/>
          <w:lang w:bidi="ru-RU"/>
        </w:rPr>
        <w:t>)</w:t>
      </w:r>
      <w:r w:rsidRPr="006B0375">
        <w:rPr>
          <w:rFonts w:eastAsia="Courier New"/>
          <w:lang w:bidi="ru-RU"/>
        </w:rPr>
        <w:t xml:space="preserve">. </w:t>
      </w:r>
    </w:p>
    <w:p w:rsidR="00802AAC" w:rsidRPr="006B0375" w:rsidRDefault="00336122" w:rsidP="00802AAC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Сведения обо всех предыдущих торгах, объявленных в течение года, предшествующего продаже, и об итогах торгов: 27.06.2019 </w:t>
      </w:r>
      <w:r w:rsidR="00802AAC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торги признаны </w:t>
      </w:r>
      <w:r w:rsidR="00802AAC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не </w:t>
      </w:r>
      <w:r w:rsidR="00802AAC">
        <w:rPr>
          <w:rFonts w:ascii="Times New Roman" w:eastAsia="Courier New" w:hAnsi="Times New Roman"/>
          <w:sz w:val="28"/>
          <w:szCs w:val="28"/>
          <w:lang w:eastAsia="ru-RU" w:bidi="ru-RU"/>
        </w:rPr>
        <w:t>состоявшимися</w:t>
      </w:r>
      <w:r w:rsidR="00802AAC"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.</w:t>
      </w:r>
    </w:p>
    <w:p w:rsidR="00336122" w:rsidRPr="006B0375" w:rsidRDefault="00336122" w:rsidP="006B037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b/>
          <w:i/>
          <w:sz w:val="28"/>
          <w:szCs w:val="28"/>
          <w:lang w:eastAsia="ru-RU" w:bidi="ru-RU"/>
        </w:rPr>
        <w:t>ЛОТ № 3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– автобус для перевозки детей ПАЗ 32053, идентификационный номер Х1М3205С0С0002507, 2012 года выпуска, модель, № двигателя 523400 С1003594, шасси (рама) № отсутствует, кузов (кабина, прицеп) № 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lastRenderedPageBreak/>
        <w:t xml:space="preserve">Х1М3205С0С0002507, цвет кузова (кабины прицепа) желтый, паспорт транспортного средства </w:t>
      </w:r>
      <w:r w:rsidR="00802AAC">
        <w:rPr>
          <w:rFonts w:ascii="Times New Roman" w:eastAsia="Courier New" w:hAnsi="Times New Roman"/>
          <w:sz w:val="28"/>
          <w:szCs w:val="28"/>
          <w:lang w:eastAsia="ru-RU" w:bidi="ru-RU"/>
        </w:rPr>
        <w:t>52 НН 476388 выдан 04.06.2012.</w:t>
      </w:r>
    </w:p>
    <w:p w:rsidR="00336122" w:rsidRPr="006B0375" w:rsidRDefault="00336122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lang w:bidi="ru-RU"/>
        </w:rPr>
        <w:t>Способ продажи – аукцион</w:t>
      </w:r>
      <w:r w:rsidR="009D7ED5">
        <w:rPr>
          <w:rFonts w:eastAsia="Courier New"/>
          <w:lang w:bidi="ru-RU"/>
        </w:rPr>
        <w:t xml:space="preserve"> в электронной форме</w:t>
      </w:r>
      <w:r w:rsidRPr="006B0375">
        <w:rPr>
          <w:rFonts w:eastAsia="Courier New"/>
          <w:lang w:bidi="ru-RU"/>
        </w:rPr>
        <w:t>, открытый по составу участников и способу подачи предложений о цене.</w:t>
      </w:r>
    </w:p>
    <w:p w:rsidR="00336122" w:rsidRPr="006B0375" w:rsidRDefault="00336122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lang w:bidi="ru-RU"/>
        </w:rPr>
        <w:t>Начальная цена продажи</w:t>
      </w:r>
      <w:r w:rsidR="009D7ED5">
        <w:rPr>
          <w:rFonts w:eastAsia="Courier New"/>
          <w:lang w:bidi="ru-RU"/>
        </w:rPr>
        <w:t xml:space="preserve"> – 94</w:t>
      </w:r>
      <w:r w:rsidR="007A1FF7">
        <w:rPr>
          <w:rFonts w:eastAsia="Courier New"/>
          <w:lang w:bidi="ru-RU"/>
        </w:rPr>
        <w:t> </w:t>
      </w:r>
      <w:r w:rsidR="009D7ED5">
        <w:rPr>
          <w:rFonts w:eastAsia="Courier New"/>
          <w:lang w:bidi="ru-RU"/>
        </w:rPr>
        <w:t>656</w:t>
      </w:r>
      <w:r w:rsidR="007A1FF7">
        <w:rPr>
          <w:rFonts w:eastAsia="Courier New"/>
          <w:lang w:bidi="ru-RU"/>
        </w:rPr>
        <w:t>,00 руб.</w:t>
      </w:r>
      <w:r w:rsidRPr="006B0375">
        <w:rPr>
          <w:rFonts w:eastAsia="Courier New"/>
          <w:lang w:bidi="ru-RU"/>
        </w:rPr>
        <w:t xml:space="preserve"> (Девяносто четыре тысячи шестьсот пятьдесят шесть рублей 00 копеек</w:t>
      </w:r>
      <w:r w:rsidR="007A1FF7">
        <w:rPr>
          <w:rFonts w:eastAsia="Courier New"/>
          <w:lang w:bidi="ru-RU"/>
        </w:rPr>
        <w:t>)</w:t>
      </w:r>
      <w:r w:rsidRPr="006B0375">
        <w:rPr>
          <w:rFonts w:eastAsia="Courier New"/>
          <w:lang w:bidi="ru-RU"/>
        </w:rPr>
        <w:t>, с учетом НДС.</w:t>
      </w:r>
    </w:p>
    <w:p w:rsidR="00336122" w:rsidRPr="006B0375" w:rsidRDefault="00336122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lang w:bidi="ru-RU"/>
        </w:rPr>
        <w:t>Сумма задатка – 20 % от начальной цены о</w:t>
      </w:r>
      <w:r w:rsidR="009D7ED5">
        <w:rPr>
          <w:rFonts w:eastAsia="Courier New"/>
          <w:lang w:bidi="ru-RU"/>
        </w:rPr>
        <w:t>бъекта, что составляет – 18</w:t>
      </w:r>
      <w:r w:rsidR="007A1FF7">
        <w:rPr>
          <w:rFonts w:eastAsia="Courier New"/>
          <w:lang w:bidi="ru-RU"/>
        </w:rPr>
        <w:t> </w:t>
      </w:r>
      <w:r w:rsidR="009D7ED5">
        <w:rPr>
          <w:rFonts w:eastAsia="Courier New"/>
          <w:lang w:bidi="ru-RU"/>
        </w:rPr>
        <w:t>931</w:t>
      </w:r>
      <w:r w:rsidR="007A1FF7">
        <w:rPr>
          <w:rFonts w:eastAsia="Courier New"/>
          <w:lang w:bidi="ru-RU"/>
        </w:rPr>
        <w:t>,20 руб.</w:t>
      </w:r>
      <w:r w:rsidRPr="006B0375">
        <w:rPr>
          <w:rFonts w:eastAsia="Courier New"/>
          <w:lang w:bidi="ru-RU"/>
        </w:rPr>
        <w:t xml:space="preserve"> (Восемнадцать тысяч девятьсот тридцать один рубль</w:t>
      </w:r>
      <w:r w:rsidR="009D7ED5">
        <w:rPr>
          <w:rFonts w:eastAsia="Courier New"/>
          <w:lang w:bidi="ru-RU"/>
        </w:rPr>
        <w:t xml:space="preserve"> 20 копеек</w:t>
      </w:r>
      <w:r w:rsidR="007A1FF7">
        <w:rPr>
          <w:rFonts w:eastAsia="Courier New"/>
          <w:lang w:bidi="ru-RU"/>
        </w:rPr>
        <w:t>)</w:t>
      </w:r>
      <w:r w:rsidRPr="006B0375">
        <w:rPr>
          <w:rFonts w:eastAsia="Courier New"/>
          <w:lang w:bidi="ru-RU"/>
        </w:rPr>
        <w:t>.</w:t>
      </w:r>
    </w:p>
    <w:p w:rsidR="00336122" w:rsidRPr="006B0375" w:rsidRDefault="00336122" w:rsidP="006B0375">
      <w:pPr>
        <w:pStyle w:val="ab"/>
        <w:ind w:firstLine="709"/>
        <w:jc w:val="both"/>
        <w:rPr>
          <w:rFonts w:eastAsia="Courier New"/>
          <w:lang w:bidi="ru-RU"/>
        </w:rPr>
      </w:pPr>
      <w:r w:rsidRPr="006B0375">
        <w:rPr>
          <w:rFonts w:eastAsia="Courier New"/>
          <w:lang w:bidi="ru-RU"/>
        </w:rPr>
        <w:t xml:space="preserve">Шаг аукциона 5 % от начальной цены </w:t>
      </w:r>
      <w:r w:rsidR="009D7ED5">
        <w:rPr>
          <w:rFonts w:eastAsia="Courier New"/>
          <w:lang w:bidi="ru-RU"/>
        </w:rPr>
        <w:t>объекта, что составляет – 4</w:t>
      </w:r>
      <w:r w:rsidR="007A1FF7">
        <w:rPr>
          <w:rFonts w:eastAsia="Courier New"/>
          <w:lang w:bidi="ru-RU"/>
        </w:rPr>
        <w:t> </w:t>
      </w:r>
      <w:r w:rsidR="009D7ED5">
        <w:rPr>
          <w:rFonts w:eastAsia="Courier New"/>
          <w:lang w:bidi="ru-RU"/>
        </w:rPr>
        <w:t>732</w:t>
      </w:r>
      <w:r w:rsidR="007A1FF7">
        <w:rPr>
          <w:rFonts w:eastAsia="Courier New"/>
          <w:lang w:bidi="ru-RU"/>
        </w:rPr>
        <w:t>,80 руб.</w:t>
      </w:r>
      <w:r w:rsidRPr="006B0375">
        <w:rPr>
          <w:rFonts w:eastAsia="Courier New"/>
          <w:lang w:bidi="ru-RU"/>
        </w:rPr>
        <w:t xml:space="preserve"> (Четыре тысячи семьсот тридцать два рубля</w:t>
      </w:r>
      <w:r w:rsidR="009D7ED5">
        <w:rPr>
          <w:rFonts w:eastAsia="Courier New"/>
          <w:lang w:bidi="ru-RU"/>
        </w:rPr>
        <w:t xml:space="preserve"> 80 копеек</w:t>
      </w:r>
      <w:r w:rsidR="007A1FF7">
        <w:rPr>
          <w:rFonts w:eastAsia="Courier New"/>
          <w:lang w:bidi="ru-RU"/>
        </w:rPr>
        <w:t>)</w:t>
      </w:r>
      <w:r w:rsidRPr="006B0375">
        <w:rPr>
          <w:rFonts w:eastAsia="Courier New"/>
          <w:lang w:bidi="ru-RU"/>
        </w:rPr>
        <w:t xml:space="preserve">. </w:t>
      </w:r>
    </w:p>
    <w:p w:rsidR="008207C9" w:rsidRPr="006B0375" w:rsidRDefault="008207C9" w:rsidP="006B0375">
      <w:pPr>
        <w:widowControl w:val="0"/>
        <w:spacing w:after="0" w:line="240" w:lineRule="auto"/>
        <w:ind w:firstLine="709"/>
        <w:rPr>
          <w:rFonts w:ascii="Times New Roman" w:eastAsia="Courier New" w:hAnsi="Times New Roman"/>
          <w:sz w:val="28"/>
          <w:szCs w:val="28"/>
          <w:lang w:eastAsia="ru-RU" w:bidi="ru-RU"/>
        </w:rPr>
      </w:pPr>
    </w:p>
    <w:p w:rsidR="004304EB" w:rsidRPr="006B0375" w:rsidRDefault="004304EB" w:rsidP="006B0375">
      <w:pPr>
        <w:pStyle w:val="a5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t xml:space="preserve">Сроки, время подачи заявок, проведения аукциона, </w:t>
      </w:r>
    </w:p>
    <w:p w:rsidR="004304EB" w:rsidRPr="006B0375" w:rsidRDefault="009D7ED5" w:rsidP="006B037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  <w:r>
        <w:rPr>
          <w:rFonts w:ascii="Times New Roman" w:eastAsia="Courier New" w:hAnsi="Times New Roman"/>
          <w:b/>
          <w:sz w:val="28"/>
          <w:szCs w:val="28"/>
          <w:lang w:eastAsia="ru-RU" w:bidi="ru-RU"/>
        </w:rPr>
        <w:t>подведения итогов аукциона</w:t>
      </w:r>
    </w:p>
    <w:p w:rsidR="009D3C41" w:rsidRPr="006B0375" w:rsidRDefault="009D3C41" w:rsidP="006B037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t xml:space="preserve">Дата и время начала приема заявок на участия в аукционе – </w:t>
      </w:r>
      <w:r w:rsidR="007A1FF7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>04.10</w:t>
      </w:r>
      <w:r w:rsidRPr="009D7ED5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 xml:space="preserve">.2019 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в 10:00 по местному времени (8:00 </w:t>
      </w:r>
      <w:proofErr w:type="gramStart"/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МСК</w:t>
      </w:r>
      <w:proofErr w:type="gramEnd"/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).</w:t>
      </w:r>
    </w:p>
    <w:p w:rsidR="009D3C41" w:rsidRPr="006B0375" w:rsidRDefault="009D3C41" w:rsidP="006B037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t xml:space="preserve">Дата и время окончания приема заявок на участия в аукционе – </w:t>
      </w:r>
      <w:r w:rsidR="007A1FF7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>30.10</w:t>
      </w:r>
      <w:r w:rsidRPr="009D7ED5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 xml:space="preserve">.2019 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в 17:00 по местному времени (15:00 </w:t>
      </w:r>
      <w:proofErr w:type="gramStart"/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МСК</w:t>
      </w:r>
      <w:proofErr w:type="gramEnd"/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).</w:t>
      </w:r>
    </w:p>
    <w:p w:rsidR="009D3C41" w:rsidRPr="006B0375" w:rsidRDefault="009D3C41" w:rsidP="006B037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t>Дата определения участников аукциона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– </w:t>
      </w:r>
      <w:r w:rsidR="007A1FF7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>05.11</w:t>
      </w:r>
      <w:r w:rsidRPr="009D7ED5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>.2019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.</w:t>
      </w:r>
    </w:p>
    <w:p w:rsidR="009D3C41" w:rsidRPr="006B0375" w:rsidRDefault="009D3C41" w:rsidP="006B037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t xml:space="preserve">Проведение аукциона (дата и время начала приема предложений от участников аукциона) – </w:t>
      </w:r>
      <w:r w:rsidR="007A1FF7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>07.11</w:t>
      </w:r>
      <w:r w:rsidRPr="009D7ED5">
        <w:rPr>
          <w:rFonts w:ascii="Times New Roman" w:eastAsia="Courier New" w:hAnsi="Times New Roman"/>
          <w:color w:val="FF0000"/>
          <w:sz w:val="28"/>
          <w:szCs w:val="28"/>
          <w:lang w:eastAsia="ru-RU" w:bidi="ru-RU"/>
        </w:rPr>
        <w:t xml:space="preserve">.2019 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в 10:00 по местному времени (08:00 </w:t>
      </w:r>
      <w:proofErr w:type="gramStart"/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МСК</w:t>
      </w:r>
      <w:proofErr w:type="gramEnd"/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>).</w:t>
      </w:r>
    </w:p>
    <w:p w:rsidR="009D3C41" w:rsidRPr="006B0375" w:rsidRDefault="009D3C41" w:rsidP="006B0375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sz w:val="28"/>
          <w:szCs w:val="28"/>
          <w:lang w:eastAsia="ru-RU" w:bidi="ru-RU"/>
        </w:rPr>
      </w:pPr>
      <w:r w:rsidRPr="006B0375">
        <w:rPr>
          <w:rFonts w:ascii="Times New Roman" w:hAnsi="Times New Roman"/>
          <w:b/>
          <w:sz w:val="28"/>
          <w:szCs w:val="28"/>
        </w:rPr>
        <w:t>Место проведения аукциона:</w:t>
      </w:r>
      <w:r w:rsidRPr="006B0375">
        <w:rPr>
          <w:rFonts w:ascii="Times New Roman" w:hAnsi="Times New Roman"/>
          <w:sz w:val="28"/>
          <w:szCs w:val="28"/>
        </w:rPr>
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</w:r>
    </w:p>
    <w:p w:rsidR="009D3C41" w:rsidRPr="006B0375" w:rsidRDefault="009D3C41" w:rsidP="006B037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t>Срок подведения итогов аукциона</w:t>
      </w:r>
      <w:r w:rsidRPr="006B0375">
        <w:rPr>
          <w:rFonts w:ascii="Times New Roman" w:eastAsia="Courier New" w:hAnsi="Times New Roman"/>
          <w:sz w:val="28"/>
          <w:szCs w:val="28"/>
          <w:lang w:eastAsia="ru-RU" w:bidi="ru-RU"/>
        </w:rPr>
        <w:t xml:space="preserve"> - </w:t>
      </w:r>
      <w:r w:rsidRPr="006B0375">
        <w:rPr>
          <w:rFonts w:ascii="Times New Roman" w:hAnsi="Times New Roman"/>
          <w:sz w:val="28"/>
          <w:szCs w:val="28"/>
          <w:lang w:eastAsia="ru-RU"/>
        </w:rPr>
        <w:t xml:space="preserve">процедура аукциона считается завершенной со времени подписания продавцом протокола об итогах аукциона. </w:t>
      </w:r>
    </w:p>
    <w:p w:rsidR="00D357F7" w:rsidRPr="006B0375" w:rsidRDefault="00D357F7" w:rsidP="006B0375">
      <w:pPr>
        <w:pStyle w:val="a5"/>
        <w:widowControl w:val="0"/>
        <w:spacing w:after="0" w:line="240" w:lineRule="auto"/>
        <w:ind w:left="0" w:firstLine="709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</w:p>
    <w:p w:rsidR="003F5702" w:rsidRPr="006B0375" w:rsidRDefault="003F5702" w:rsidP="006B0375">
      <w:pPr>
        <w:pStyle w:val="a5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Courier New" w:hAnsi="Times New Roman"/>
          <w:b/>
          <w:sz w:val="28"/>
          <w:szCs w:val="28"/>
          <w:lang w:eastAsia="ru-RU" w:bidi="ru-RU"/>
        </w:rPr>
      </w:pPr>
      <w:r w:rsidRPr="006B0375">
        <w:rPr>
          <w:rFonts w:ascii="Times New Roman" w:eastAsia="Courier New" w:hAnsi="Times New Roman"/>
          <w:b/>
          <w:sz w:val="28"/>
          <w:szCs w:val="28"/>
          <w:lang w:eastAsia="ru-RU" w:bidi="ru-RU"/>
        </w:rPr>
        <w:t>Порядок реги</w:t>
      </w:r>
      <w:r w:rsidR="009D7ED5">
        <w:rPr>
          <w:rFonts w:ascii="Times New Roman" w:eastAsia="Courier New" w:hAnsi="Times New Roman"/>
          <w:b/>
          <w:sz w:val="28"/>
          <w:szCs w:val="28"/>
          <w:lang w:eastAsia="ru-RU" w:bidi="ru-RU"/>
        </w:rPr>
        <w:t>страции на Электронной площадке</w:t>
      </w:r>
    </w:p>
    <w:p w:rsidR="006D172B" w:rsidRPr="006B0375" w:rsidRDefault="00490AD2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Для обеспечения доступа к участию в </w:t>
      </w:r>
      <w:r w:rsidR="00CF620F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а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укционе </w:t>
      </w:r>
      <w:r w:rsidR="003C21D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физическим и юридическим лицам, желающим приобрести муниципальное имущество </w:t>
      </w:r>
      <w:r w:rsidR="00CF620F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(далее –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Претендентам</w:t>
      </w:r>
      <w:r w:rsidR="002E2AC8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)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необходимо пройти процедуру регистрации на </w:t>
      </w:r>
      <w:r w:rsidR="00CF620F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э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лектронной площадке.</w:t>
      </w:r>
    </w:p>
    <w:p w:rsidR="006D172B" w:rsidRPr="006B0375" w:rsidRDefault="0093790F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Регистрации на </w:t>
      </w:r>
      <w:r w:rsidR="00CF620F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электронной площадке подлежат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Претенденты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, ранее 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br/>
        <w:t xml:space="preserve">не зарегистрированные на </w:t>
      </w:r>
      <w:r w:rsidR="00CF620F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э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лектронной площадке.</w:t>
      </w:r>
    </w:p>
    <w:p w:rsidR="006D172B" w:rsidRPr="006B0375" w:rsidRDefault="00CF620F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Регистрация на э</w:t>
      </w:r>
      <w:r w:rsidR="003A3040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лектронной площадке проводится в </w:t>
      </w:r>
      <w:r w:rsidR="00766B13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соответствии с регламентом </w:t>
      </w:r>
      <w:r w:rsidR="004B4F13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э</w:t>
      </w:r>
      <w:r w:rsidR="00766B13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лектронной площадки</w:t>
      </w:r>
      <w:r w:rsidR="0070567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</w:t>
      </w:r>
      <w:r w:rsidR="005C441D" w:rsidRPr="006B0375">
        <w:rPr>
          <w:rFonts w:ascii="Times New Roman" w:hAnsi="Times New Roman"/>
          <w:sz w:val="28"/>
          <w:szCs w:val="28"/>
        </w:rPr>
        <w:t>http://utp.sberbank-ast.ru/AP/Notice/1027/Instructions</w:t>
      </w:r>
      <w:r w:rsidR="0070567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.</w:t>
      </w:r>
    </w:p>
    <w:p w:rsidR="009D3C41" w:rsidRPr="006B0375" w:rsidRDefault="008A45AC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Дата и время регистрации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Претендентов 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на участие в </w:t>
      </w:r>
      <w:r w:rsidR="00CF620F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а</w:t>
      </w:r>
      <w:r w:rsidR="003013D4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укционе</w:t>
      </w:r>
      <w:r w:rsidR="002A709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на </w:t>
      </w:r>
      <w:r w:rsidR="00CF620F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э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лектронной площадке на сайте в сети Интернет: </w:t>
      </w:r>
      <w:r w:rsidR="009D3C41" w:rsidRPr="00703356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 w:bidi="ru-RU"/>
        </w:rPr>
        <w:t xml:space="preserve">c </w:t>
      </w:r>
      <w:r w:rsidR="007A1FF7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 w:bidi="ru-RU"/>
        </w:rPr>
        <w:t>04.10</w:t>
      </w:r>
      <w:r w:rsidR="009D3C41" w:rsidRPr="00703356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 w:bidi="ru-RU"/>
        </w:rPr>
        <w:t xml:space="preserve">.2019 по </w:t>
      </w:r>
      <w:r w:rsidR="007A1FF7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 w:bidi="ru-RU"/>
        </w:rPr>
        <w:t>30.10</w:t>
      </w:r>
      <w:r w:rsidR="009D3C41" w:rsidRPr="00703356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 w:bidi="ru-RU"/>
        </w:rPr>
        <w:t>.2019</w:t>
      </w:r>
      <w:r w:rsidR="009D3C41" w:rsidRPr="00703356">
        <w:rPr>
          <w:rFonts w:ascii="Times New Roman" w:eastAsia="Times New Roman" w:hAnsi="Times New Roman"/>
          <w:bCs/>
          <w:color w:val="FF0000"/>
          <w:sz w:val="28"/>
          <w:szCs w:val="28"/>
          <w:lang w:eastAsia="ru-RU" w:bidi="ru-RU"/>
        </w:rPr>
        <w:t xml:space="preserve"> </w:t>
      </w:r>
      <w:r w:rsidR="009D3C41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с 10.00 до 17.00 по местному времени (8:00 – 15:00 </w:t>
      </w:r>
      <w:proofErr w:type="gramStart"/>
      <w:r w:rsidR="009D3C41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МСК</w:t>
      </w:r>
      <w:proofErr w:type="gramEnd"/>
      <w:r w:rsidR="009D3C41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).</w:t>
      </w:r>
    </w:p>
    <w:p w:rsidR="00BD2299" w:rsidRPr="006B0375" w:rsidRDefault="00BD2299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</w:p>
    <w:p w:rsidR="00BD2299" w:rsidRPr="006B0375" w:rsidRDefault="00F33CFD" w:rsidP="006B0375">
      <w:pPr>
        <w:pStyle w:val="a5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Поря</w:t>
      </w:r>
      <w:r w:rsidR="004A1C02" w:rsidRPr="006B0375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док подачи заявки на участие в а</w:t>
      </w:r>
      <w:r w:rsidRPr="006B0375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укционе</w:t>
      </w:r>
    </w:p>
    <w:p w:rsidR="009513AA" w:rsidRPr="006B0375" w:rsidRDefault="001C44BA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Для участия в </w:t>
      </w:r>
      <w:r w:rsidR="004A1C0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а</w:t>
      </w:r>
      <w:r w:rsidR="009513AA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укционе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Претенденты </w:t>
      </w:r>
      <w:r w:rsidR="009513AA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подают заявку</w:t>
      </w:r>
      <w:r w:rsidR="0007197B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</w:t>
      </w:r>
      <w:r w:rsidR="009513AA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путем заполнения ее электронной формы, размещенной в открытой части электронной площадки, с приложением электронных образов </w:t>
      </w:r>
      <w:r w:rsidR="00A412FB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следующих </w:t>
      </w:r>
      <w:r w:rsidR="009513AA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документов</w:t>
      </w:r>
      <w:r w:rsidR="00A412FB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:</w:t>
      </w:r>
      <w:r w:rsidR="009513AA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</w:t>
      </w:r>
    </w:p>
    <w:p w:rsidR="00ED1D97" w:rsidRPr="006B0375" w:rsidRDefault="001C44BA" w:rsidP="006B03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1. Ф</w:t>
      </w:r>
      <w:r w:rsidR="00ED1D97" w:rsidRPr="006B0375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изические лица и индивидуальные предприниматели</w:t>
      </w:r>
      <w:r w:rsidR="000928CB" w:rsidRPr="006B0375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ru-RU"/>
        </w:rPr>
        <w:t>:</w:t>
      </w:r>
      <w:r w:rsidR="00ED1D97"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</w:t>
      </w:r>
    </w:p>
    <w:p w:rsidR="00E87956" w:rsidRPr="006B0375" w:rsidRDefault="00ED1D97" w:rsidP="006B03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- копи</w:t>
      </w:r>
      <w:r w:rsidR="001F246D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и</w:t>
      </w:r>
      <w:r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всех листов документа, удостоверяющего лич</w:t>
      </w:r>
      <w:r w:rsidR="004A1C02"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ность; в случае, если от имени </w:t>
      </w:r>
      <w:r w:rsidR="00FA3FBC"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Претендента </w:t>
      </w:r>
      <w:r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действует его представитель по доверенности, прилагается копия паспорта всех ст</w:t>
      </w:r>
      <w:r w:rsidR="002D1A3E"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раниц представителя </w:t>
      </w:r>
      <w:r w:rsidR="00FA3FBC"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Претендента</w:t>
      </w:r>
      <w:r w:rsidR="001C44BA"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.</w:t>
      </w:r>
    </w:p>
    <w:p w:rsidR="00E87956" w:rsidRPr="006B0375" w:rsidRDefault="00032D12" w:rsidP="006B03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lastRenderedPageBreak/>
        <w:t xml:space="preserve">2. Юридические лица: </w:t>
      </w:r>
    </w:p>
    <w:p w:rsidR="00E87956" w:rsidRPr="006B0375" w:rsidRDefault="00726DF0" w:rsidP="006B0375">
      <w:pPr>
        <w:widowControl w:val="0"/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-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ab/>
      </w:r>
      <w:r w:rsidR="00032D1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заверенные копии учредительных документов;</w:t>
      </w:r>
    </w:p>
    <w:p w:rsidR="00E87956" w:rsidRPr="006B0375" w:rsidRDefault="00726DF0" w:rsidP="006B0375">
      <w:pPr>
        <w:widowControl w:val="0"/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-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ab/>
      </w:r>
      <w:r w:rsidR="00032D1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</w:t>
      </w:r>
      <w:r w:rsidR="00CF1635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(в случае наличия)</w:t>
      </w:r>
      <w:r w:rsidR="00032D1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и подписанное его руководителем письмо);</w:t>
      </w:r>
    </w:p>
    <w:p w:rsidR="00E87956" w:rsidRPr="006B0375" w:rsidRDefault="00726DF0" w:rsidP="006B0375">
      <w:pPr>
        <w:widowControl w:val="0"/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-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ab/>
      </w:r>
      <w:r w:rsidR="00032D1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</w:t>
      </w:r>
      <w:r w:rsidR="006F5743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дического лица без доверенности;</w:t>
      </w:r>
    </w:p>
    <w:p w:rsidR="00032D12" w:rsidRPr="006B0375" w:rsidRDefault="00726DF0" w:rsidP="006B0375">
      <w:pPr>
        <w:widowControl w:val="0"/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-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ab/>
      </w:r>
      <w:r w:rsidR="004A1C0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в случае если от имени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Претендента </w:t>
      </w:r>
      <w:r w:rsidR="00032D1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действует его представитель по доверенности, прилагается доверенность на о</w:t>
      </w:r>
      <w:r w:rsidR="004A1C0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существление действий от имени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Претендента</w:t>
      </w:r>
      <w:r w:rsidR="00032D1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, оформленная в установленном порядке, или нотариально заверенная копия такой доверенности. В случае если доверенность на о</w:t>
      </w:r>
      <w:r w:rsidR="00812A38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существление действий от имени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Претендента </w:t>
      </w:r>
      <w:r w:rsidR="00032D1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подписана лицом, уполномоченным руководителем юридического лица, заявка должна содержать также документ, подтв</w:t>
      </w:r>
      <w:r w:rsidR="006F5743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ерждающий полномочия этого лица;</w:t>
      </w:r>
    </w:p>
    <w:p w:rsidR="00812A38" w:rsidRPr="006B0375" w:rsidRDefault="00726DF0" w:rsidP="006B0375">
      <w:pPr>
        <w:keepNext/>
        <w:keepLines/>
        <w:widowControl w:val="0"/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-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ab/>
      </w:r>
      <w:r w:rsidR="003B1FE5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в случае</w:t>
      </w:r>
      <w:r w:rsidR="004A1C0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если от имени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Претендента </w:t>
      </w:r>
      <w:r w:rsidR="00032D1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действует его представитель по доверенности, прилагается копия всех страниц документа, удостоверяющего лично</w:t>
      </w:r>
      <w:r w:rsidR="00812A38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сть представителя П</w:t>
      </w:r>
      <w:r w:rsidR="006F5743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ретендента.</w:t>
      </w:r>
    </w:p>
    <w:p w:rsidR="0007197B" w:rsidRPr="006B0375" w:rsidRDefault="0007197B" w:rsidP="006B0375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Подача заявки осуществляется только посредством интерфейса электронной площадки </w:t>
      </w:r>
      <w:r w:rsidR="005C441D" w:rsidRPr="006B0375">
        <w:rPr>
          <w:rFonts w:ascii="Times New Roman" w:hAnsi="Times New Roman"/>
          <w:sz w:val="28"/>
          <w:szCs w:val="28"/>
        </w:rPr>
        <w:t>http://utp.sberbank-ast.ru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</w:t>
      </w:r>
      <w:r w:rsidRPr="006B0375"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  <w:t xml:space="preserve">(торговая секция «Приватизация, аренда и продажа прав») из личного кабинета </w:t>
      </w:r>
      <w:r w:rsidR="00FA3FBC" w:rsidRPr="006B0375"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  <w:t>Претендента</w:t>
      </w:r>
      <w:r w:rsidRPr="006B0375">
        <w:rPr>
          <w:rFonts w:ascii="Times New Roman" w:eastAsia="Courier New" w:hAnsi="Times New Roman"/>
          <w:color w:val="000000"/>
          <w:sz w:val="28"/>
          <w:szCs w:val="28"/>
          <w:lang w:eastAsia="ru-RU" w:bidi="ru-RU"/>
        </w:rPr>
        <w:t>.</w:t>
      </w:r>
    </w:p>
    <w:p w:rsidR="0007197B" w:rsidRPr="006B0375" w:rsidRDefault="0007197B" w:rsidP="006B0375">
      <w:pPr>
        <w:pStyle w:val="TextBasTxt"/>
        <w:ind w:firstLine="709"/>
        <w:rPr>
          <w:sz w:val="28"/>
          <w:szCs w:val="28"/>
        </w:rPr>
      </w:pPr>
      <w:r w:rsidRPr="006B0375">
        <w:rPr>
          <w:sz w:val="28"/>
          <w:szCs w:val="28"/>
        </w:rPr>
        <w:t xml:space="preserve">Типовая форма заявки на участие в электронном аукционе размещена на официальном сайте </w:t>
      </w:r>
      <w:r w:rsidR="00FD538E" w:rsidRPr="006B0375">
        <w:rPr>
          <w:sz w:val="28"/>
          <w:szCs w:val="28"/>
        </w:rPr>
        <w:t>Пермского муниципального района Пермского края</w:t>
      </w:r>
      <w:r w:rsidRPr="006B0375">
        <w:rPr>
          <w:sz w:val="28"/>
          <w:szCs w:val="28"/>
        </w:rPr>
        <w:t xml:space="preserve"> в информационно-телекоммуникационной сети Интернет </w:t>
      </w:r>
      <w:r w:rsidR="00B60CF2" w:rsidRPr="006B0375">
        <w:rPr>
          <w:sz w:val="28"/>
          <w:szCs w:val="28"/>
        </w:rPr>
        <w:t>www.permraion.ru</w:t>
      </w:r>
      <w:r w:rsidRPr="006B0375">
        <w:rPr>
          <w:sz w:val="28"/>
          <w:szCs w:val="28"/>
        </w:rPr>
        <w:t xml:space="preserve"> (раздел Торговая площадка</w:t>
      </w:r>
      <w:r w:rsidR="00523CCB" w:rsidRPr="006B0375">
        <w:rPr>
          <w:sz w:val="28"/>
          <w:szCs w:val="28"/>
        </w:rPr>
        <w:t xml:space="preserve"> </w:t>
      </w:r>
      <w:r w:rsidR="00B60CF2" w:rsidRPr="006B0375">
        <w:rPr>
          <w:sz w:val="28"/>
          <w:szCs w:val="28"/>
        </w:rPr>
        <w:t>-</w:t>
      </w:r>
      <w:r w:rsidR="00523CCB" w:rsidRPr="006B0375">
        <w:rPr>
          <w:sz w:val="28"/>
          <w:szCs w:val="28"/>
        </w:rPr>
        <w:t xml:space="preserve"> </w:t>
      </w:r>
      <w:r w:rsidR="00B60CF2" w:rsidRPr="006B0375">
        <w:rPr>
          <w:sz w:val="28"/>
          <w:szCs w:val="28"/>
        </w:rPr>
        <w:t>аукционы: земля имущество</w:t>
      </w:r>
      <w:r w:rsidR="00523CCB" w:rsidRPr="006B0375">
        <w:rPr>
          <w:sz w:val="28"/>
          <w:szCs w:val="28"/>
        </w:rPr>
        <w:t xml:space="preserve"> </w:t>
      </w:r>
      <w:r w:rsidRPr="006B0375">
        <w:rPr>
          <w:sz w:val="28"/>
          <w:szCs w:val="28"/>
        </w:rPr>
        <w:t xml:space="preserve">/ </w:t>
      </w:r>
      <w:r w:rsidR="00B60CF2" w:rsidRPr="006B0375">
        <w:rPr>
          <w:sz w:val="28"/>
          <w:szCs w:val="28"/>
        </w:rPr>
        <w:t>Комитет имущественных отношений</w:t>
      </w:r>
      <w:r w:rsidR="00523CCB" w:rsidRPr="006B0375">
        <w:rPr>
          <w:sz w:val="28"/>
          <w:szCs w:val="28"/>
        </w:rPr>
        <w:t xml:space="preserve"> </w:t>
      </w:r>
      <w:r w:rsidRPr="006B0375">
        <w:rPr>
          <w:sz w:val="28"/>
          <w:szCs w:val="28"/>
        </w:rPr>
        <w:t xml:space="preserve">/ </w:t>
      </w:r>
      <w:r w:rsidR="00C167CC" w:rsidRPr="006B0375">
        <w:rPr>
          <w:sz w:val="28"/>
          <w:szCs w:val="28"/>
        </w:rPr>
        <w:t>А</w:t>
      </w:r>
      <w:r w:rsidR="00B60CF2" w:rsidRPr="006B0375">
        <w:rPr>
          <w:sz w:val="28"/>
          <w:szCs w:val="28"/>
        </w:rPr>
        <w:t>укционы имущества 2019</w:t>
      </w:r>
      <w:r w:rsidRPr="006B0375">
        <w:rPr>
          <w:sz w:val="28"/>
          <w:szCs w:val="28"/>
        </w:rPr>
        <w:t>).</w:t>
      </w:r>
    </w:p>
    <w:p w:rsidR="004A1C02" w:rsidRPr="006B0375" w:rsidRDefault="00812A38" w:rsidP="006B03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Одно лицо имеет право подать только одну заявку на один объект приватизации.</w:t>
      </w:r>
    </w:p>
    <w:p w:rsidR="004A1C02" w:rsidRPr="006B0375" w:rsidRDefault="004A1C02" w:rsidP="006B03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Заявки подаются на э</w:t>
      </w:r>
      <w:r w:rsidR="00812A38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лектронную площадку, начиная с даты и времени начала приема заявок до</w:t>
      </w:r>
      <w:r w:rsidR="0073125D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даты и времени </w:t>
      </w:r>
      <w:r w:rsidR="00812A38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окончания приема заявок, указанных в информационном сообщении.</w:t>
      </w:r>
    </w:p>
    <w:p w:rsidR="004A1C02" w:rsidRPr="006B0375" w:rsidRDefault="00812A38" w:rsidP="006B03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Заявки с прилагаемыми к ним документами, поданные с нарушением установленного срока, а также заяв</w:t>
      </w:r>
      <w:r w:rsidR="00F423AA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ки с незаполненными полями, на </w:t>
      </w:r>
      <w:r w:rsidR="004A1C02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э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лектронной площадке не регистрируются программными средствами.</w:t>
      </w:r>
    </w:p>
    <w:p w:rsidR="004A1C02" w:rsidRPr="006B0375" w:rsidRDefault="004A1C02" w:rsidP="006B03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proofErr w:type="gramStart"/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При приеме заявок от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Претендентов 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о</w:t>
      </w:r>
      <w:r w:rsidR="00F423AA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рганизатор обеспечивает конфиденциальность данных о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Претендентах</w:t>
      </w:r>
      <w:r w:rsidR="00F423AA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, за исключением случая напр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авления электронных документов п</w:t>
      </w:r>
      <w:r w:rsidR="00F423AA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родавцу; обеспечивает конфиденциальность сведений о поступивших заявках и прилагаемых к ним документах, а также сведений о лицах, подавших заявки, за исключением случаев доступа продавца к заявкам и документам, до момента размещения на электронной площадке информации об итогах приема заявок (определения участников). </w:t>
      </w:r>
      <w:proofErr w:type="gramEnd"/>
    </w:p>
    <w:p w:rsidR="0041715F" w:rsidRPr="006B0375" w:rsidRDefault="00F423AA" w:rsidP="006B03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В течение одного часа</w:t>
      </w:r>
      <w:r w:rsidR="003B04A8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со времени поступления заявки организатор сообщает </w:t>
      </w:r>
      <w:r w:rsidR="00FA3FBC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Претенденту 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о ее поступлении путем направления </w:t>
      </w:r>
      <w:proofErr w:type="gramStart"/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уведомления</w:t>
      </w:r>
      <w:proofErr w:type="gramEnd"/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с 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lastRenderedPageBreak/>
        <w:t>приложением электронных копий зарегистрированной заявки и прилагаемых к ней документов.</w:t>
      </w:r>
    </w:p>
    <w:p w:rsidR="00D37084" w:rsidRPr="006B0375" w:rsidRDefault="00D37084" w:rsidP="006B037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Претендент вправе не позднее дня окончания приема заявок отозвать заявку путем направления уведом</w:t>
      </w:r>
      <w:r w:rsidR="003B04A8"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ления об отзыве заявки на э</w:t>
      </w:r>
      <w:r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лектронную площадку.</w:t>
      </w:r>
    </w:p>
    <w:p w:rsidR="00D37084" w:rsidRPr="006B0375" w:rsidRDefault="004B4F13" w:rsidP="006B03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В случае отзыва </w:t>
      </w:r>
      <w:r w:rsidR="00FA3FBC"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Претендентом </w:t>
      </w:r>
      <w:r w:rsidR="00D37084" w:rsidRPr="006B0375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заявки в установленном порядке, уведомление об отзыве заявки вместе с заявкой в течение одного часа поступает в «</w:t>
      </w:r>
      <w:r w:rsidR="00D37084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личный кабинет» </w:t>
      </w:r>
      <w:r w:rsidR="00A14E5B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п</w:t>
      </w:r>
      <w:r w:rsidR="00D37084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родавца, о чем </w:t>
      </w:r>
      <w:r w:rsidR="00FA3FBC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Претенденту </w:t>
      </w:r>
      <w:r w:rsidR="00D37084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направляется соответствующе</w:t>
      </w:r>
      <w:r w:rsidR="00065C8B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е уведомление. </w:t>
      </w:r>
    </w:p>
    <w:p w:rsidR="00A263DA" w:rsidRPr="006B0375" w:rsidRDefault="00A263DA" w:rsidP="006B0375">
      <w:pPr>
        <w:pStyle w:val="a5"/>
        <w:widowControl w:val="0"/>
        <w:spacing w:after="0" w:line="240" w:lineRule="auto"/>
        <w:ind w:left="0" w:firstLine="709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</w:p>
    <w:p w:rsidR="00A4615F" w:rsidRPr="006B0375" w:rsidRDefault="00A4615F" w:rsidP="006B0375">
      <w:pPr>
        <w:pStyle w:val="a5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Размер задатка, срок и порядок его внесения,</w:t>
      </w:r>
    </w:p>
    <w:p w:rsidR="00A4615F" w:rsidRPr="006B0375" w:rsidRDefault="00B90797" w:rsidP="006B0375">
      <w:pPr>
        <w:widowControl w:val="0"/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н</w:t>
      </w:r>
      <w:r w:rsidR="00A4615F" w:rsidRPr="006B0375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 xml:space="preserve">еобходимые реквизиты счетов </w:t>
      </w:r>
      <w:r w:rsidR="006C48A8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и порядок возврата задатка</w:t>
      </w:r>
    </w:p>
    <w:p w:rsidR="00CC49FE" w:rsidRPr="006B0375" w:rsidRDefault="00CC49FE" w:rsidP="006B0375">
      <w:pPr>
        <w:widowControl w:val="0"/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</w:pPr>
      <w:r w:rsidRPr="006C48A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Информационное сообщение 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о проведен</w:t>
      </w:r>
      <w:proofErr w:type="gramStart"/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ии ау</w:t>
      </w:r>
      <w:proofErr w:type="gramEnd"/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кциона по продаже имущества и условиях его проведения </w:t>
      </w:r>
      <w:r w:rsidRPr="006C48A8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являются условиями публичной оферты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 в соответствии со статьей 437 Гражданского</w:t>
      </w:r>
      <w:r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кодекса Российской Федерации.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</w:r>
    </w:p>
    <w:p w:rsidR="001432F9" w:rsidRPr="006B0375" w:rsidRDefault="00527B04" w:rsidP="006B03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Для участия в </w:t>
      </w:r>
      <w:r w:rsidR="004B4F13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аукционе </w:t>
      </w:r>
      <w:r w:rsidR="00FA3FBC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Претенденты </w:t>
      </w:r>
      <w:r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перечисляют </w:t>
      </w:r>
      <w:r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задаток в размере 20</w:t>
      </w:r>
      <w:r w:rsidR="006F17B4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 %</w:t>
      </w:r>
      <w:r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6F17B4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(</w:t>
      </w:r>
      <w:r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процентов</w:t>
      </w:r>
      <w:r w:rsidR="006F17B4" w:rsidRPr="006B037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ru-RU"/>
        </w:rPr>
        <w:t>)</w:t>
      </w:r>
      <w:r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начальной цены продажи имущества</w:t>
      </w:r>
      <w:r w:rsidR="004B4F13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, указанной в информационном сообщении</w:t>
      </w:r>
      <w:r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в счет обеспечения оплаты приобретаемого имущества</w:t>
      </w:r>
      <w:r w:rsidR="00BA64D0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.</w:t>
      </w:r>
      <w:r w:rsidR="001432F9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Размер задатка в настоящем информационном сообщении указан по каждому лоту.</w:t>
      </w:r>
    </w:p>
    <w:p w:rsidR="006C41E2" w:rsidRPr="006B0375" w:rsidRDefault="004847FE" w:rsidP="006B03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П</w:t>
      </w:r>
      <w:r w:rsidR="001432F9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еречисление</w:t>
      </w:r>
      <w:r w:rsidR="006C41E2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задатка для участия в </w:t>
      </w:r>
      <w:r w:rsidR="001432F9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а</w:t>
      </w:r>
      <w:r w:rsidR="006C41E2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укционе и возврат задатка осуществляются с учетом особенностей, установленных регламентом</w:t>
      </w:r>
      <w:r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1432F9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>э</w:t>
      </w:r>
      <w:r w:rsidR="006C41E2" w:rsidRPr="006B0375">
        <w:rPr>
          <w:rFonts w:ascii="Times New Roman" w:eastAsia="Times New Roman" w:hAnsi="Times New Roman"/>
          <w:bCs/>
          <w:color w:val="000000"/>
          <w:sz w:val="28"/>
          <w:szCs w:val="28"/>
          <w:lang w:eastAsia="ru-RU" w:bidi="ru-RU"/>
        </w:rPr>
        <w:t xml:space="preserve">лектронной </w:t>
      </w:r>
      <w:r w:rsidR="0071483F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 xml:space="preserve">площадки </w:t>
      </w:r>
      <w:r w:rsidR="005C441D" w:rsidRPr="006B0375">
        <w:rPr>
          <w:rFonts w:ascii="Times New Roman" w:hAnsi="Times New Roman"/>
          <w:sz w:val="28"/>
          <w:szCs w:val="28"/>
        </w:rPr>
        <w:t>http://utp.sberbank-ast.ru</w:t>
      </w:r>
      <w:r w:rsidR="0071483F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.</w:t>
      </w:r>
    </w:p>
    <w:p w:rsidR="005C441D" w:rsidRPr="006B0375" w:rsidRDefault="00470595" w:rsidP="006B03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>Задаток перечисляется на реквизиты оператора электронной площадки</w:t>
      </w:r>
      <w:r w:rsidR="003A3BF7" w:rsidRPr="006B0375">
        <w:rPr>
          <w:rFonts w:ascii="Times New Roman" w:eastAsia="Times New Roman" w:hAnsi="Times New Roman"/>
          <w:b/>
          <w:bCs/>
          <w:sz w:val="28"/>
          <w:szCs w:val="28"/>
          <w:lang w:eastAsia="ru-RU" w:bidi="ru-RU"/>
        </w:rPr>
        <w:t xml:space="preserve"> </w:t>
      </w:r>
      <w:r w:rsidR="003A3BF7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(</w:t>
      </w:r>
      <w:hyperlink r:id="rId7" w:history="1">
        <w:r w:rsidR="003A3BF7" w:rsidRPr="006B0375">
          <w:rPr>
            <w:rStyle w:val="a4"/>
            <w:rFonts w:ascii="Times New Roman" w:eastAsia="Times New Roman" w:hAnsi="Times New Roman"/>
            <w:bCs/>
            <w:color w:val="auto"/>
            <w:sz w:val="28"/>
            <w:szCs w:val="28"/>
            <w:u w:val="none"/>
            <w:lang w:eastAsia="ru-RU" w:bidi="ru-RU"/>
          </w:rPr>
          <w:t>http://utp.sberbank-ast.ru/AP/Notice/653/Requisites</w:t>
        </w:r>
      </w:hyperlink>
      <w:r w:rsidR="003A3BF7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)</w:t>
      </w:r>
      <w:r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.</w:t>
      </w:r>
    </w:p>
    <w:p w:rsidR="009D3C41" w:rsidRPr="002200C1" w:rsidRDefault="00B5019B" w:rsidP="006B037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  <w:r w:rsidRPr="006B0375">
        <w:rPr>
          <w:rFonts w:ascii="Times New Roman" w:eastAsia="Times New Roman" w:hAnsi="Times New Roman"/>
          <w:b/>
          <w:sz w:val="28"/>
          <w:szCs w:val="28"/>
        </w:rPr>
        <w:t xml:space="preserve">Назначение платежа – </w:t>
      </w:r>
      <w:r w:rsidRPr="006B0375">
        <w:rPr>
          <w:rFonts w:ascii="Times New Roman" w:eastAsia="Times New Roman" w:hAnsi="Times New Roman"/>
          <w:sz w:val="28"/>
          <w:szCs w:val="28"/>
        </w:rPr>
        <w:t>задаток для участия в электронном аукционе</w:t>
      </w:r>
      <w:r w:rsidR="00D35C18" w:rsidRPr="006B0375">
        <w:rPr>
          <w:rFonts w:ascii="Times New Roman" w:eastAsia="Times New Roman" w:hAnsi="Times New Roman"/>
          <w:sz w:val="28"/>
          <w:szCs w:val="28"/>
        </w:rPr>
        <w:t xml:space="preserve"> </w:t>
      </w:r>
      <w:r w:rsidR="007A1FF7">
        <w:rPr>
          <w:rFonts w:ascii="Times New Roman" w:eastAsia="Times New Roman" w:hAnsi="Times New Roman"/>
          <w:color w:val="FF0000"/>
          <w:sz w:val="28"/>
          <w:szCs w:val="28"/>
        </w:rPr>
        <w:t>07.11</w:t>
      </w:r>
      <w:r w:rsidR="009D3C41" w:rsidRPr="002200C1">
        <w:rPr>
          <w:rFonts w:ascii="Times New Roman" w:eastAsia="Times New Roman" w:hAnsi="Times New Roman"/>
          <w:color w:val="FF0000"/>
          <w:sz w:val="28"/>
          <w:szCs w:val="28"/>
        </w:rPr>
        <w:t xml:space="preserve">.2019 </w:t>
      </w:r>
    </w:p>
    <w:p w:rsidR="009D3C41" w:rsidRPr="006B0375" w:rsidRDefault="002200C1" w:rsidP="006B03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Л</w:t>
      </w:r>
      <w:r w:rsidR="009D3C41" w:rsidRPr="006B0375">
        <w:rPr>
          <w:rFonts w:ascii="Times New Roman" w:eastAsia="Times New Roman" w:hAnsi="Times New Roman"/>
          <w:sz w:val="28"/>
          <w:szCs w:val="28"/>
        </w:rPr>
        <w:t>оту № 1 (г. Пермь, ул. Верхне-Муллинская, д. 80)</w:t>
      </w:r>
      <w:r w:rsidR="007A1FF7">
        <w:rPr>
          <w:rFonts w:ascii="Times New Roman" w:eastAsia="Times New Roman" w:hAnsi="Times New Roman"/>
          <w:sz w:val="28"/>
          <w:szCs w:val="28"/>
        </w:rPr>
        <w:t>;</w:t>
      </w:r>
    </w:p>
    <w:p w:rsidR="009D3C41" w:rsidRPr="006B0375" w:rsidRDefault="002200C1" w:rsidP="006B03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Л</w:t>
      </w:r>
      <w:r w:rsidR="009D3C41" w:rsidRPr="006B0375">
        <w:rPr>
          <w:rFonts w:ascii="Times New Roman" w:eastAsia="Times New Roman" w:hAnsi="Times New Roman"/>
          <w:sz w:val="28"/>
          <w:szCs w:val="28"/>
        </w:rPr>
        <w:t>оту № 2 (ПАЗ 32053-70,</w:t>
      </w:r>
      <w:r w:rsidR="009D3C41" w:rsidRPr="006B0375">
        <w:rPr>
          <w:rFonts w:ascii="Times New Roman" w:hAnsi="Times New Roman"/>
          <w:sz w:val="28"/>
          <w:szCs w:val="28"/>
        </w:rPr>
        <w:t xml:space="preserve"> </w:t>
      </w:r>
      <w:r w:rsidR="009D3C41" w:rsidRPr="006B0375">
        <w:rPr>
          <w:rFonts w:ascii="Times New Roman" w:eastAsia="Times New Roman" w:hAnsi="Times New Roman"/>
          <w:sz w:val="28"/>
          <w:szCs w:val="28"/>
          <w:lang w:val="en-US"/>
        </w:rPr>
        <w:t>VIN</w:t>
      </w:r>
      <w:r w:rsidR="009D3C41" w:rsidRPr="006B0375">
        <w:rPr>
          <w:rFonts w:ascii="Times New Roman" w:eastAsia="Times New Roman" w:hAnsi="Times New Roman"/>
          <w:sz w:val="28"/>
          <w:szCs w:val="28"/>
        </w:rPr>
        <w:t xml:space="preserve"> Х1М3205СХ80010332);</w:t>
      </w:r>
    </w:p>
    <w:p w:rsidR="009D3C41" w:rsidRPr="006B0375" w:rsidRDefault="002200C1" w:rsidP="006B03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 Л</w:t>
      </w:r>
      <w:r w:rsidR="009D3C41" w:rsidRPr="006B0375">
        <w:rPr>
          <w:rFonts w:ascii="Times New Roman" w:eastAsia="Times New Roman" w:hAnsi="Times New Roman"/>
          <w:sz w:val="28"/>
          <w:szCs w:val="28"/>
        </w:rPr>
        <w:t xml:space="preserve">оту № 3 (ПАЗ 32053, </w:t>
      </w:r>
      <w:r w:rsidR="009D3C41" w:rsidRPr="006B0375">
        <w:rPr>
          <w:rFonts w:ascii="Times New Roman" w:eastAsia="Times New Roman" w:hAnsi="Times New Roman"/>
          <w:sz w:val="28"/>
          <w:szCs w:val="28"/>
          <w:lang w:val="en-US"/>
        </w:rPr>
        <w:t>VIN</w:t>
      </w:r>
      <w:r w:rsidR="009D3C41" w:rsidRPr="006B0375">
        <w:rPr>
          <w:rFonts w:ascii="Times New Roman" w:eastAsia="Times New Roman" w:hAnsi="Times New Roman"/>
          <w:sz w:val="28"/>
          <w:szCs w:val="28"/>
        </w:rPr>
        <w:t xml:space="preserve"> Х1М3205С0С0002507).</w:t>
      </w:r>
    </w:p>
    <w:p w:rsidR="00FA5E83" w:rsidRPr="006B0375" w:rsidRDefault="00FA5E83" w:rsidP="006B0375">
      <w:pPr>
        <w:pStyle w:val="1"/>
        <w:widowControl w:val="0"/>
        <w:ind w:firstLine="709"/>
        <w:jc w:val="both"/>
        <w:rPr>
          <w:bCs/>
          <w:sz w:val="28"/>
          <w:szCs w:val="28"/>
          <w:lang w:bidi="ru-RU"/>
        </w:rPr>
      </w:pPr>
      <w:r w:rsidRPr="006B0375">
        <w:rPr>
          <w:b/>
          <w:sz w:val="28"/>
          <w:szCs w:val="28"/>
        </w:rPr>
        <w:t xml:space="preserve">Срок внесения задатка, </w:t>
      </w:r>
      <w:r w:rsidRPr="006B0375">
        <w:rPr>
          <w:sz w:val="28"/>
          <w:szCs w:val="28"/>
        </w:rPr>
        <w:t xml:space="preserve">т.е. поступления суммы задатка на счет </w:t>
      </w:r>
      <w:r w:rsidRPr="006B0375">
        <w:rPr>
          <w:rFonts w:eastAsia="Calibri"/>
          <w:sz w:val="28"/>
          <w:szCs w:val="28"/>
        </w:rPr>
        <w:t>Оператора</w:t>
      </w:r>
      <w:r w:rsidRPr="006B0375">
        <w:rPr>
          <w:sz w:val="28"/>
          <w:szCs w:val="28"/>
        </w:rPr>
        <w:t xml:space="preserve">: </w:t>
      </w:r>
      <w:r w:rsidRPr="006B0375">
        <w:rPr>
          <w:bCs/>
          <w:sz w:val="28"/>
          <w:szCs w:val="28"/>
          <w:lang w:bidi="ru-RU"/>
        </w:rPr>
        <w:t xml:space="preserve">c </w:t>
      </w:r>
      <w:r w:rsidR="007A1FF7">
        <w:rPr>
          <w:bCs/>
          <w:color w:val="FF0000"/>
          <w:sz w:val="28"/>
          <w:szCs w:val="28"/>
          <w:lang w:bidi="ru-RU"/>
        </w:rPr>
        <w:t>04.10</w:t>
      </w:r>
      <w:r w:rsidR="00891918" w:rsidRPr="002200C1">
        <w:rPr>
          <w:bCs/>
          <w:color w:val="FF0000"/>
          <w:sz w:val="28"/>
          <w:szCs w:val="28"/>
          <w:lang w:bidi="ru-RU"/>
        </w:rPr>
        <w:t>.</w:t>
      </w:r>
      <w:r w:rsidR="00DB65B8" w:rsidRPr="002200C1">
        <w:rPr>
          <w:bCs/>
          <w:color w:val="FF0000"/>
          <w:sz w:val="28"/>
          <w:szCs w:val="28"/>
          <w:lang w:bidi="ru-RU"/>
        </w:rPr>
        <w:t>2019</w:t>
      </w:r>
      <w:r w:rsidR="00D35C18" w:rsidRPr="002200C1">
        <w:rPr>
          <w:bCs/>
          <w:color w:val="FF0000"/>
          <w:sz w:val="28"/>
          <w:szCs w:val="28"/>
          <w:lang w:bidi="ru-RU"/>
        </w:rPr>
        <w:t xml:space="preserve"> </w:t>
      </w:r>
      <w:r w:rsidRPr="006B0375">
        <w:rPr>
          <w:bCs/>
          <w:sz w:val="28"/>
          <w:szCs w:val="28"/>
          <w:lang w:bidi="ru-RU"/>
        </w:rPr>
        <w:t xml:space="preserve">по </w:t>
      </w:r>
      <w:r w:rsidR="004A03F6" w:rsidRPr="006B0375">
        <w:rPr>
          <w:bCs/>
          <w:sz w:val="28"/>
          <w:szCs w:val="28"/>
          <w:lang w:bidi="ru-RU"/>
        </w:rPr>
        <w:t>00:00 часов (</w:t>
      </w:r>
      <w:proofErr w:type="gramStart"/>
      <w:r w:rsidR="004A03F6" w:rsidRPr="006B0375">
        <w:rPr>
          <w:bCs/>
          <w:sz w:val="28"/>
          <w:szCs w:val="28"/>
          <w:lang w:bidi="ru-RU"/>
        </w:rPr>
        <w:t>МСК</w:t>
      </w:r>
      <w:proofErr w:type="gramEnd"/>
      <w:r w:rsidR="004A03F6" w:rsidRPr="006B0375">
        <w:rPr>
          <w:bCs/>
          <w:sz w:val="28"/>
          <w:szCs w:val="28"/>
          <w:lang w:bidi="ru-RU"/>
        </w:rPr>
        <w:t xml:space="preserve">) </w:t>
      </w:r>
      <w:r w:rsidR="007A1FF7">
        <w:rPr>
          <w:bCs/>
          <w:color w:val="FF0000"/>
          <w:sz w:val="28"/>
          <w:szCs w:val="28"/>
          <w:lang w:bidi="ru-RU"/>
        </w:rPr>
        <w:t>30.10</w:t>
      </w:r>
      <w:r w:rsidR="00DB65B8" w:rsidRPr="002200C1">
        <w:rPr>
          <w:bCs/>
          <w:color w:val="FF0000"/>
          <w:sz w:val="28"/>
          <w:szCs w:val="28"/>
          <w:lang w:bidi="ru-RU"/>
        </w:rPr>
        <w:t>.2019</w:t>
      </w:r>
    </w:p>
    <w:p w:rsidR="000A643D" w:rsidRPr="006B0375" w:rsidRDefault="00F96A0B" w:rsidP="006B03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</w:pPr>
      <w:r w:rsidRPr="006B0375">
        <w:rPr>
          <w:rFonts w:ascii="Times New Roman" w:eastAsia="Times New Roman" w:hAnsi="Times New Roman"/>
          <w:sz w:val="28"/>
          <w:szCs w:val="28"/>
          <w:u w:val="single"/>
          <w:lang w:eastAsia="ru-RU" w:bidi="ru-RU"/>
        </w:rPr>
        <w:t>Порядок возврата задатка:</w:t>
      </w:r>
    </w:p>
    <w:p w:rsidR="000A643D" w:rsidRPr="006B0375" w:rsidRDefault="000A643D" w:rsidP="006B03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Лицам, переч</w:t>
      </w:r>
      <w:r w:rsidR="001432F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ислившим задаток для участия в а</w:t>
      </w:r>
      <w:r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укционе, денежные средства возвращаются в следующем порядке:</w:t>
      </w:r>
    </w:p>
    <w:p w:rsidR="000A643D" w:rsidRPr="006B0375" w:rsidRDefault="000A643D" w:rsidP="006B037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-</w:t>
      </w:r>
      <w:r w:rsidR="00726DF0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ab/>
      </w:r>
      <w:r w:rsidR="00D938C3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участникам </w:t>
      </w:r>
      <w:r w:rsidR="001432F9" w:rsidRPr="006B037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укциона</w:t>
      </w:r>
      <w:r w:rsidR="002200C1">
        <w:rPr>
          <w:rFonts w:ascii="Times New Roman" w:hAnsi="Times New Roman"/>
          <w:sz w:val="28"/>
          <w:szCs w:val="28"/>
          <w:shd w:val="clear" w:color="auto" w:fill="FFFFFF"/>
        </w:rPr>
        <w:t>, за исключением его победителя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 - в течение 5 </w:t>
      </w:r>
      <w:r w:rsidR="008A2760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(пяти) 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календарных</w:t>
      </w:r>
      <w:r w:rsidR="00D938C3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 дней со дня подведения итогов </w:t>
      </w:r>
      <w:r w:rsidR="001432F9" w:rsidRPr="006B037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укциона;</w:t>
      </w:r>
    </w:p>
    <w:p w:rsidR="00D938C3" w:rsidRPr="006B0375" w:rsidRDefault="00D938C3" w:rsidP="006B037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726DF0" w:rsidRPr="006B0375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FA3FBC" w:rsidRPr="006B0375">
        <w:rPr>
          <w:rFonts w:ascii="Times New Roman" w:hAnsi="Times New Roman"/>
          <w:sz w:val="28"/>
          <w:szCs w:val="28"/>
          <w:shd w:val="clear" w:color="auto" w:fill="FFFFFF"/>
        </w:rPr>
        <w:t>Претендентам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, не </w:t>
      </w:r>
      <w:r w:rsidR="002200C1">
        <w:rPr>
          <w:rFonts w:ascii="Times New Roman" w:hAnsi="Times New Roman"/>
          <w:sz w:val="28"/>
          <w:szCs w:val="28"/>
          <w:shd w:val="clear" w:color="auto" w:fill="FFFFFF"/>
        </w:rPr>
        <w:t>допущенным к участию в аукционе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 - в течение 5</w:t>
      </w:r>
      <w:r w:rsidR="008A2760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 (пяти) 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календарных дней со дня по</w:t>
      </w:r>
      <w:r w:rsidR="001432F9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дписания протокола о признании </w:t>
      </w:r>
      <w:r w:rsidR="00FA3FBC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Претендентов 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участниками аукциона</w:t>
      </w:r>
      <w:r w:rsidR="00FF0316" w:rsidRPr="006B0375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7454D9" w:rsidRPr="006B0375" w:rsidRDefault="00FF0316" w:rsidP="006B037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-</w:t>
      </w:r>
      <w:r w:rsidR="00726DF0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ab/>
      </w:r>
      <w:r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в </w:t>
      </w:r>
      <w:r w:rsidR="007454D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случае отзыва </w:t>
      </w:r>
      <w:r w:rsidR="00FA3FBC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Претендентом </w:t>
      </w:r>
      <w:r w:rsidR="007454D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в установленном порядке заявки до даты окончани</w:t>
      </w:r>
      <w:r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я приема заявок поступивший от </w:t>
      </w:r>
      <w:r w:rsidR="00FA3FBC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Претендента </w:t>
      </w:r>
      <w:r w:rsidR="007454D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задаток подлежит возврату в срок не </w:t>
      </w:r>
      <w:proofErr w:type="gramStart"/>
      <w:r w:rsidR="007454D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позднее</w:t>
      </w:r>
      <w:proofErr w:type="gramEnd"/>
      <w:r w:rsidR="007454D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чем</w:t>
      </w:r>
      <w:r w:rsidR="00D03AFC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5</w:t>
      </w:r>
      <w:r w:rsidR="008A2760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(пять)</w:t>
      </w:r>
      <w:r w:rsidR="00D03AFC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7D32E4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календарных </w:t>
      </w:r>
      <w:r w:rsidR="007454D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дней со дня поступления уведомления об отзыве заявки. В случае </w:t>
      </w:r>
      <w:r w:rsidR="001432F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отзыва </w:t>
      </w:r>
      <w:r w:rsidR="00FA3FBC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Претендентом </w:t>
      </w:r>
      <w:r w:rsidR="007454D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заявки позднее даты окончания приема заявок задаток возвращается в порядке, установленном для участников </w:t>
      </w:r>
      <w:r w:rsidR="001432F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а</w:t>
      </w:r>
      <w:r w:rsidR="007454D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укциона.</w:t>
      </w:r>
    </w:p>
    <w:p w:rsidR="00C61E2D" w:rsidRPr="006B0375" w:rsidRDefault="005423B3" w:rsidP="006B03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proofErr w:type="gramStart"/>
      <w:r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Задаток</w:t>
      </w:r>
      <w:r w:rsidR="001432F9"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, перечисленный победителем а</w:t>
      </w:r>
      <w:r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>укциона засчитывается</w:t>
      </w:r>
      <w:proofErr w:type="gramEnd"/>
      <w:r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в счет </w:t>
      </w:r>
      <w:r w:rsidRPr="006B0375">
        <w:rPr>
          <w:rFonts w:ascii="Times New Roman" w:eastAsia="Times New Roman" w:hAnsi="Times New Roman"/>
          <w:sz w:val="28"/>
          <w:szCs w:val="28"/>
          <w:lang w:eastAsia="ru-RU" w:bidi="ru-RU"/>
        </w:rPr>
        <w:lastRenderedPageBreak/>
        <w:t>оплаты приобретаемого имущества (в сумму платежа по договору купли-продажи).</w:t>
      </w:r>
    </w:p>
    <w:p w:rsidR="005423B3" w:rsidRPr="006B0375" w:rsidRDefault="005423B3" w:rsidP="006B0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При у</w:t>
      </w:r>
      <w:r w:rsidR="00C61E2D" w:rsidRPr="006B0375">
        <w:rPr>
          <w:rFonts w:ascii="Times New Roman" w:hAnsi="Times New Roman"/>
          <w:sz w:val="28"/>
          <w:szCs w:val="28"/>
          <w:shd w:val="clear" w:color="auto" w:fill="FFFFFF"/>
        </w:rPr>
        <w:t>клонении или отказе победителя а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укциона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договора.</w:t>
      </w:r>
    </w:p>
    <w:p w:rsidR="00602945" w:rsidRPr="006B0375" w:rsidRDefault="00602945" w:rsidP="006B0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1B71C8" w:rsidRPr="006B0375" w:rsidRDefault="001B71C8" w:rsidP="006B0375">
      <w:pPr>
        <w:pStyle w:val="a5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 xml:space="preserve">Порядок ознакомления с документацией и информацией </w:t>
      </w:r>
    </w:p>
    <w:p w:rsidR="001B71C8" w:rsidRPr="006B0375" w:rsidRDefault="001B71C8" w:rsidP="006B0375">
      <w:pPr>
        <w:pStyle w:val="a5"/>
        <w:widowControl w:val="0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 w:bidi="ru-RU"/>
        </w:rPr>
      </w:pPr>
      <w:r w:rsidRPr="006B0375">
        <w:rPr>
          <w:rFonts w:ascii="Times New Roman" w:eastAsia="Times New Roman" w:hAnsi="Times New Roman"/>
          <w:b/>
          <w:sz w:val="28"/>
          <w:szCs w:val="28"/>
          <w:lang w:eastAsia="ru-RU" w:bidi="ru-RU"/>
        </w:rPr>
        <w:t>об имуществе, условиями договора купли-продажи</w:t>
      </w:r>
    </w:p>
    <w:p w:rsidR="00F719AB" w:rsidRPr="006B0375" w:rsidRDefault="00E52B62" w:rsidP="006B0375">
      <w:pPr>
        <w:pStyle w:val="3"/>
        <w:ind w:firstLine="709"/>
        <w:outlineLvl w:val="0"/>
        <w:rPr>
          <w:rFonts w:eastAsia="Times New Roman"/>
          <w:bCs/>
          <w:sz w:val="28"/>
          <w:szCs w:val="28"/>
          <w:lang w:bidi="ru-RU"/>
        </w:rPr>
      </w:pPr>
      <w:r w:rsidRPr="006B0375">
        <w:rPr>
          <w:bCs/>
          <w:sz w:val="28"/>
          <w:szCs w:val="28"/>
        </w:rPr>
        <w:t>Информационное сообщение о проведен</w:t>
      </w:r>
      <w:proofErr w:type="gramStart"/>
      <w:r w:rsidRPr="006B0375">
        <w:rPr>
          <w:bCs/>
          <w:sz w:val="28"/>
          <w:szCs w:val="28"/>
        </w:rPr>
        <w:t xml:space="preserve">ии </w:t>
      </w:r>
      <w:r w:rsidR="00C61E2D" w:rsidRPr="006B0375">
        <w:rPr>
          <w:bCs/>
          <w:sz w:val="28"/>
          <w:szCs w:val="28"/>
        </w:rPr>
        <w:t>а</w:t>
      </w:r>
      <w:r w:rsidRPr="006B0375">
        <w:rPr>
          <w:bCs/>
          <w:sz w:val="28"/>
          <w:szCs w:val="28"/>
        </w:rPr>
        <w:t>у</w:t>
      </w:r>
      <w:proofErr w:type="gramEnd"/>
      <w:r w:rsidRPr="006B0375">
        <w:rPr>
          <w:bCs/>
          <w:sz w:val="28"/>
          <w:szCs w:val="28"/>
        </w:rPr>
        <w:t xml:space="preserve">кциона </w:t>
      </w:r>
      <w:r w:rsidRPr="006B0375">
        <w:rPr>
          <w:sz w:val="28"/>
          <w:szCs w:val="28"/>
        </w:rPr>
        <w:t xml:space="preserve">размещается на официальном сайте Российской Федерации для размещения информации о проведении торгов </w:t>
      </w:r>
      <w:hyperlink r:id="rId8" w:history="1">
        <w:r w:rsidRPr="006B0375">
          <w:rPr>
            <w:rStyle w:val="a4"/>
            <w:color w:val="auto"/>
            <w:sz w:val="28"/>
            <w:szCs w:val="28"/>
            <w:u w:val="none"/>
          </w:rPr>
          <w:t>www.torgi.gov.ru</w:t>
        </w:r>
      </w:hyperlink>
      <w:r w:rsidRPr="006B0375">
        <w:rPr>
          <w:sz w:val="28"/>
          <w:szCs w:val="28"/>
        </w:rPr>
        <w:t xml:space="preserve">, официальном сайте </w:t>
      </w:r>
      <w:r w:rsidR="00FD538E" w:rsidRPr="006B0375">
        <w:rPr>
          <w:sz w:val="28"/>
          <w:szCs w:val="28"/>
        </w:rPr>
        <w:t>Пермского муниципального района</w:t>
      </w:r>
      <w:r w:rsidRPr="006B0375">
        <w:rPr>
          <w:sz w:val="28"/>
          <w:szCs w:val="28"/>
        </w:rPr>
        <w:t xml:space="preserve"> </w:t>
      </w:r>
      <w:r w:rsidR="00FD538E" w:rsidRPr="006B0375">
        <w:rPr>
          <w:sz w:val="28"/>
          <w:szCs w:val="28"/>
        </w:rPr>
        <w:t xml:space="preserve">Пермского края </w:t>
      </w:r>
      <w:r w:rsidRPr="006B0375">
        <w:rPr>
          <w:sz w:val="28"/>
          <w:szCs w:val="28"/>
        </w:rPr>
        <w:t xml:space="preserve">в информационно-телекоммуникационной сети «Интернет» </w:t>
      </w:r>
      <w:hyperlink r:id="rId9" w:history="1">
        <w:r w:rsidR="0054235E" w:rsidRPr="006B0375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="0054235E" w:rsidRPr="006B0375">
          <w:rPr>
            <w:rStyle w:val="a4"/>
            <w:color w:val="auto"/>
            <w:sz w:val="28"/>
            <w:szCs w:val="28"/>
            <w:u w:val="none"/>
          </w:rPr>
          <w:t>.</w:t>
        </w:r>
        <w:r w:rsidR="0054235E" w:rsidRPr="006B0375">
          <w:rPr>
            <w:rStyle w:val="a4"/>
            <w:color w:val="auto"/>
            <w:sz w:val="28"/>
            <w:szCs w:val="28"/>
            <w:u w:val="none"/>
            <w:lang w:val="en-US"/>
          </w:rPr>
          <w:t>permraion</w:t>
        </w:r>
        <w:r w:rsidR="0054235E" w:rsidRPr="006B0375">
          <w:rPr>
            <w:rStyle w:val="a4"/>
            <w:color w:val="auto"/>
            <w:sz w:val="28"/>
            <w:szCs w:val="28"/>
            <w:u w:val="none"/>
          </w:rPr>
          <w:t>.</w:t>
        </w:r>
        <w:r w:rsidR="0054235E" w:rsidRPr="006B0375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</w:hyperlink>
      <w:r w:rsidR="00C61E2D" w:rsidRPr="006B0375">
        <w:rPr>
          <w:sz w:val="28"/>
          <w:szCs w:val="28"/>
        </w:rPr>
        <w:t xml:space="preserve"> и на э</w:t>
      </w:r>
      <w:r w:rsidR="007F704F" w:rsidRPr="006B0375">
        <w:rPr>
          <w:sz w:val="28"/>
          <w:szCs w:val="28"/>
        </w:rPr>
        <w:t xml:space="preserve">лектронной </w:t>
      </w:r>
      <w:r w:rsidR="006F3A3F" w:rsidRPr="006B0375">
        <w:rPr>
          <w:rFonts w:eastAsia="Times New Roman"/>
          <w:bCs/>
          <w:sz w:val="28"/>
          <w:szCs w:val="28"/>
          <w:lang w:bidi="ru-RU"/>
        </w:rPr>
        <w:t>площадке</w:t>
      </w:r>
      <w:r w:rsidR="007F704F" w:rsidRPr="006B0375">
        <w:rPr>
          <w:rFonts w:eastAsia="Times New Roman"/>
          <w:bCs/>
          <w:sz w:val="28"/>
          <w:szCs w:val="28"/>
          <w:lang w:bidi="ru-RU"/>
        </w:rPr>
        <w:t xml:space="preserve"> </w:t>
      </w:r>
      <w:r w:rsidR="005C441D" w:rsidRPr="006B0375">
        <w:rPr>
          <w:sz w:val="28"/>
          <w:szCs w:val="28"/>
        </w:rPr>
        <w:t>http://utp.sberbank-ast.ru</w:t>
      </w:r>
      <w:r w:rsidR="007F704F" w:rsidRPr="006B0375">
        <w:rPr>
          <w:rFonts w:eastAsia="Times New Roman"/>
          <w:bCs/>
          <w:sz w:val="28"/>
          <w:szCs w:val="28"/>
          <w:lang w:bidi="ru-RU"/>
        </w:rPr>
        <w:t>.</w:t>
      </w:r>
    </w:p>
    <w:p w:rsidR="007F704F" w:rsidRPr="006B0375" w:rsidRDefault="007F704F" w:rsidP="006B0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Любое лицо независимо от регистрации на электронной площадке вправе направить на электронный адр</w:t>
      </w:r>
      <w:r w:rsidR="00F719AB" w:rsidRPr="006B0375">
        <w:rPr>
          <w:rFonts w:ascii="Times New Roman" w:hAnsi="Times New Roman"/>
          <w:sz w:val="28"/>
          <w:szCs w:val="28"/>
        </w:rPr>
        <w:t>ес о</w:t>
      </w:r>
      <w:r w:rsidRPr="006B0375">
        <w:rPr>
          <w:rFonts w:ascii="Times New Roman" w:hAnsi="Times New Roman"/>
          <w:sz w:val="28"/>
          <w:szCs w:val="28"/>
        </w:rPr>
        <w:t>рганизатора, указанный в информационном сообщении о проведении продажи имущества, запрос о разъяснении размещенной информации.</w:t>
      </w:r>
    </w:p>
    <w:p w:rsidR="007F704F" w:rsidRPr="006B0375" w:rsidRDefault="007F704F" w:rsidP="006B0375">
      <w:pPr>
        <w:pStyle w:val="3"/>
        <w:ind w:firstLine="709"/>
        <w:outlineLvl w:val="0"/>
        <w:rPr>
          <w:sz w:val="28"/>
          <w:szCs w:val="28"/>
        </w:rPr>
      </w:pPr>
      <w:r w:rsidRPr="006B0375">
        <w:rPr>
          <w:sz w:val="28"/>
          <w:szCs w:val="28"/>
        </w:rPr>
        <w:t xml:space="preserve">Такой запрос в режиме реального времени направляется в «личный кабинет» </w:t>
      </w:r>
      <w:r w:rsidR="00F719AB" w:rsidRPr="006B0375">
        <w:rPr>
          <w:sz w:val="28"/>
          <w:szCs w:val="28"/>
        </w:rPr>
        <w:t>п</w:t>
      </w:r>
      <w:r w:rsidRPr="006B0375">
        <w:rPr>
          <w:sz w:val="28"/>
          <w:szCs w:val="28"/>
        </w:rPr>
        <w:t>родавца для рассмотрения пр</w:t>
      </w:r>
      <w:r w:rsidR="00F719AB" w:rsidRPr="006B0375">
        <w:rPr>
          <w:sz w:val="28"/>
          <w:szCs w:val="28"/>
        </w:rPr>
        <w:t>и условии, что запрос поступил п</w:t>
      </w:r>
      <w:r w:rsidRPr="006B0375">
        <w:rPr>
          <w:sz w:val="28"/>
          <w:szCs w:val="28"/>
        </w:rPr>
        <w:t>родавцу не позднее 5 (пяти) рабочих дней до окончания подачи заявок.</w:t>
      </w:r>
    </w:p>
    <w:p w:rsidR="007F704F" w:rsidRPr="006B0375" w:rsidRDefault="007F704F" w:rsidP="006B0375">
      <w:pPr>
        <w:pStyle w:val="3"/>
        <w:ind w:firstLine="709"/>
        <w:outlineLvl w:val="0"/>
        <w:rPr>
          <w:sz w:val="28"/>
          <w:szCs w:val="28"/>
        </w:rPr>
      </w:pPr>
      <w:r w:rsidRPr="006B0375">
        <w:rPr>
          <w:sz w:val="28"/>
          <w:szCs w:val="28"/>
        </w:rPr>
        <w:t>В течение 2 (двух) рабочих д</w:t>
      </w:r>
      <w:r w:rsidR="008A2760" w:rsidRPr="006B0375">
        <w:rPr>
          <w:sz w:val="28"/>
          <w:szCs w:val="28"/>
        </w:rPr>
        <w:t>ней со дня поступления запроса п</w:t>
      </w:r>
      <w:r w:rsidR="00F719AB" w:rsidRPr="006B0375">
        <w:rPr>
          <w:sz w:val="28"/>
          <w:szCs w:val="28"/>
        </w:rPr>
        <w:t>родавец предоставляет о</w:t>
      </w:r>
      <w:r w:rsidRPr="006B0375">
        <w:rPr>
          <w:sz w:val="28"/>
          <w:szCs w:val="28"/>
        </w:rPr>
        <w:t>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34593D" w:rsidRPr="006B0375" w:rsidRDefault="0034593D" w:rsidP="006B0375">
      <w:pPr>
        <w:pStyle w:val="3"/>
        <w:ind w:firstLine="709"/>
        <w:outlineLvl w:val="0"/>
        <w:rPr>
          <w:sz w:val="28"/>
          <w:szCs w:val="28"/>
        </w:rPr>
      </w:pPr>
      <w:r w:rsidRPr="006B0375">
        <w:rPr>
          <w:sz w:val="28"/>
          <w:szCs w:val="28"/>
        </w:rPr>
        <w:t xml:space="preserve">Любое лицо независимо от регистрации на </w:t>
      </w:r>
      <w:r w:rsidR="00F719AB" w:rsidRPr="006B0375">
        <w:rPr>
          <w:sz w:val="28"/>
          <w:szCs w:val="28"/>
        </w:rPr>
        <w:t>э</w:t>
      </w:r>
      <w:r w:rsidRPr="006B0375">
        <w:rPr>
          <w:sz w:val="28"/>
          <w:szCs w:val="28"/>
        </w:rPr>
        <w:t>лектронной площадке со дня начала приема заявок вправе осмотреть выставленные на продажу объекты недвижимости.</w:t>
      </w:r>
    </w:p>
    <w:p w:rsidR="0034593D" w:rsidRPr="006B0375" w:rsidRDefault="0034593D" w:rsidP="006B03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 xml:space="preserve">Для осмотра имущества необходимо предварительно позвонить по телефону специалистов </w:t>
      </w:r>
      <w:r w:rsidR="00E32176" w:rsidRPr="006B0375">
        <w:rPr>
          <w:rFonts w:ascii="Times New Roman" w:hAnsi="Times New Roman"/>
          <w:sz w:val="28"/>
          <w:szCs w:val="28"/>
        </w:rPr>
        <w:t>Комитета имущественных отношений администрации Пермского муниципального района</w:t>
      </w:r>
      <w:r w:rsidRPr="006B0375">
        <w:rPr>
          <w:rFonts w:ascii="Times New Roman" w:hAnsi="Times New Roman"/>
          <w:sz w:val="28"/>
          <w:szCs w:val="28"/>
        </w:rPr>
        <w:t>, ответственных за показ объектов муниципального нежилого фонда г. Перми:</w:t>
      </w:r>
      <w:r w:rsidR="00726DF0" w:rsidRPr="006B0375">
        <w:rPr>
          <w:rFonts w:ascii="Times New Roman" w:hAnsi="Times New Roman"/>
          <w:sz w:val="28"/>
          <w:szCs w:val="28"/>
        </w:rPr>
        <w:t xml:space="preserve"> </w:t>
      </w:r>
      <w:r w:rsidRPr="006B0375">
        <w:rPr>
          <w:rFonts w:ascii="Times New Roman" w:hAnsi="Times New Roman"/>
          <w:b/>
          <w:sz w:val="28"/>
          <w:szCs w:val="28"/>
          <w:u w:val="single"/>
        </w:rPr>
        <w:t xml:space="preserve">тел. </w:t>
      </w:r>
      <w:r w:rsidR="00FD538E" w:rsidRPr="006B0375">
        <w:rPr>
          <w:rFonts w:ascii="Times New Roman" w:hAnsi="Times New Roman"/>
          <w:b/>
          <w:sz w:val="28"/>
          <w:szCs w:val="28"/>
          <w:u w:val="single"/>
        </w:rPr>
        <w:t xml:space="preserve">8 (342) </w:t>
      </w:r>
      <w:r w:rsidR="00726DF0" w:rsidRPr="006B0375">
        <w:rPr>
          <w:rFonts w:ascii="Times New Roman" w:hAnsi="Times New Roman"/>
          <w:b/>
          <w:sz w:val="28"/>
          <w:szCs w:val="28"/>
          <w:u w:val="single"/>
        </w:rPr>
        <w:t>296-23-35</w:t>
      </w:r>
      <w:r w:rsidR="00FA5E83" w:rsidRPr="006B0375">
        <w:rPr>
          <w:rFonts w:ascii="Times New Roman" w:hAnsi="Times New Roman"/>
          <w:b/>
          <w:sz w:val="28"/>
          <w:szCs w:val="28"/>
          <w:u w:val="single"/>
        </w:rPr>
        <w:t xml:space="preserve"> (</w:t>
      </w:r>
      <w:r w:rsidR="00726DF0" w:rsidRPr="006B0375">
        <w:rPr>
          <w:rFonts w:ascii="Times New Roman" w:hAnsi="Times New Roman"/>
          <w:b/>
          <w:sz w:val="28"/>
          <w:szCs w:val="28"/>
          <w:u w:val="single"/>
        </w:rPr>
        <w:t xml:space="preserve">г. Пермь, </w:t>
      </w:r>
      <w:r w:rsidR="00FA5E83" w:rsidRPr="006B0375">
        <w:rPr>
          <w:rFonts w:ascii="Times New Roman" w:hAnsi="Times New Roman"/>
          <w:b/>
          <w:sz w:val="28"/>
          <w:szCs w:val="28"/>
          <w:u w:val="single"/>
        </w:rPr>
        <w:t xml:space="preserve">ул. </w:t>
      </w:r>
      <w:r w:rsidR="00726DF0" w:rsidRPr="006B0375">
        <w:rPr>
          <w:rFonts w:ascii="Times New Roman" w:hAnsi="Times New Roman"/>
          <w:b/>
          <w:sz w:val="28"/>
          <w:szCs w:val="28"/>
          <w:u w:val="single"/>
        </w:rPr>
        <w:t>Верхне-Муллинская</w:t>
      </w:r>
      <w:r w:rsidR="00FA5E83" w:rsidRPr="006B0375">
        <w:rPr>
          <w:rFonts w:ascii="Times New Roman" w:hAnsi="Times New Roman"/>
          <w:b/>
          <w:sz w:val="28"/>
          <w:szCs w:val="28"/>
          <w:u w:val="single"/>
        </w:rPr>
        <w:t xml:space="preserve">, </w:t>
      </w:r>
      <w:r w:rsidR="00726DF0" w:rsidRPr="006B0375">
        <w:rPr>
          <w:rFonts w:ascii="Times New Roman" w:hAnsi="Times New Roman"/>
          <w:b/>
          <w:sz w:val="28"/>
          <w:szCs w:val="28"/>
          <w:u w:val="single"/>
        </w:rPr>
        <w:t>74а</w:t>
      </w:r>
      <w:r w:rsidR="00FA5E83" w:rsidRPr="006B0375">
        <w:rPr>
          <w:rFonts w:ascii="Times New Roman" w:hAnsi="Times New Roman"/>
          <w:sz w:val="28"/>
          <w:szCs w:val="28"/>
        </w:rPr>
        <w:t>)</w:t>
      </w:r>
      <w:r w:rsidRPr="006B0375">
        <w:rPr>
          <w:rFonts w:ascii="Times New Roman" w:hAnsi="Times New Roman"/>
          <w:sz w:val="28"/>
          <w:szCs w:val="28"/>
        </w:rPr>
        <w:t>.</w:t>
      </w:r>
    </w:p>
    <w:p w:rsidR="00E32176" w:rsidRPr="006B0375" w:rsidRDefault="00E32176" w:rsidP="006B0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6B0375">
        <w:rPr>
          <w:rFonts w:ascii="Times New Roman" w:hAnsi="Times New Roman"/>
          <w:sz w:val="28"/>
          <w:szCs w:val="28"/>
        </w:rPr>
        <w:t xml:space="preserve">Ознакомиться </w:t>
      </w:r>
      <w:r w:rsidR="00FA447B" w:rsidRPr="006B0375">
        <w:rPr>
          <w:rFonts w:ascii="Times New Roman" w:hAnsi="Times New Roman"/>
          <w:sz w:val="28"/>
          <w:szCs w:val="28"/>
        </w:rPr>
        <w:t xml:space="preserve">с условиями </w:t>
      </w:r>
      <w:r w:rsidR="00F719AB" w:rsidRPr="006B0375">
        <w:rPr>
          <w:rFonts w:ascii="Times New Roman" w:hAnsi="Times New Roman"/>
          <w:sz w:val="28"/>
          <w:szCs w:val="28"/>
        </w:rPr>
        <w:t>продажи</w:t>
      </w:r>
      <w:r w:rsidR="00FA447B" w:rsidRPr="006B0375">
        <w:rPr>
          <w:rFonts w:ascii="Times New Roman" w:hAnsi="Times New Roman"/>
          <w:sz w:val="28"/>
          <w:szCs w:val="28"/>
        </w:rPr>
        <w:t xml:space="preserve">, наличием обременений, технической документацией (при наличии </w:t>
      </w:r>
      <w:proofErr w:type="spellStart"/>
      <w:r w:rsidR="00FA447B" w:rsidRPr="006B0375">
        <w:rPr>
          <w:rFonts w:ascii="Times New Roman" w:hAnsi="Times New Roman"/>
          <w:sz w:val="28"/>
          <w:szCs w:val="28"/>
        </w:rPr>
        <w:t>флеш</w:t>
      </w:r>
      <w:proofErr w:type="spellEnd"/>
      <w:r w:rsidR="00FA447B" w:rsidRPr="006B0375">
        <w:rPr>
          <w:rFonts w:ascii="Times New Roman" w:hAnsi="Times New Roman"/>
          <w:sz w:val="28"/>
          <w:szCs w:val="28"/>
        </w:rPr>
        <w:t>-карты, выдается в электронном виде), порядком проведения аукциона</w:t>
      </w:r>
      <w:r w:rsidR="005C441D" w:rsidRPr="006B0375">
        <w:rPr>
          <w:rFonts w:ascii="Times New Roman" w:hAnsi="Times New Roman"/>
          <w:sz w:val="28"/>
          <w:szCs w:val="28"/>
        </w:rPr>
        <w:t>, с условиями типового договора купли-продажи</w:t>
      </w:r>
      <w:r w:rsidR="00FA447B" w:rsidRPr="006B0375">
        <w:rPr>
          <w:rFonts w:ascii="Times New Roman" w:hAnsi="Times New Roman"/>
          <w:sz w:val="28"/>
          <w:szCs w:val="28"/>
        </w:rPr>
        <w:t xml:space="preserve"> (</w:t>
      </w:r>
      <w:r w:rsidR="009F3F5F" w:rsidRPr="006B0375">
        <w:rPr>
          <w:rFonts w:ascii="Times New Roman" w:hAnsi="Times New Roman"/>
          <w:sz w:val="28"/>
          <w:szCs w:val="28"/>
        </w:rPr>
        <w:t xml:space="preserve">2 этаж, </w:t>
      </w:r>
      <w:proofErr w:type="spellStart"/>
      <w:r w:rsidR="00FA447B" w:rsidRPr="006B0375">
        <w:rPr>
          <w:rFonts w:ascii="Times New Roman" w:hAnsi="Times New Roman"/>
          <w:sz w:val="28"/>
          <w:szCs w:val="28"/>
        </w:rPr>
        <w:t>каб</w:t>
      </w:r>
      <w:proofErr w:type="spellEnd"/>
      <w:r w:rsidR="00FA447B" w:rsidRPr="006B0375">
        <w:rPr>
          <w:rFonts w:ascii="Times New Roman" w:hAnsi="Times New Roman"/>
          <w:sz w:val="28"/>
          <w:szCs w:val="28"/>
        </w:rPr>
        <w:t xml:space="preserve">. № </w:t>
      </w:r>
      <w:r w:rsidR="009F3F5F" w:rsidRPr="006B0375">
        <w:rPr>
          <w:rFonts w:ascii="Times New Roman" w:hAnsi="Times New Roman"/>
          <w:sz w:val="28"/>
          <w:szCs w:val="28"/>
        </w:rPr>
        <w:t>11</w:t>
      </w:r>
      <w:r w:rsidR="00FA447B" w:rsidRPr="006B0375">
        <w:rPr>
          <w:rFonts w:ascii="Times New Roman" w:hAnsi="Times New Roman"/>
          <w:sz w:val="28"/>
          <w:szCs w:val="28"/>
        </w:rPr>
        <w:t xml:space="preserve">, тел. </w:t>
      </w:r>
      <w:r w:rsidR="00FD538E" w:rsidRPr="006B0375">
        <w:rPr>
          <w:rFonts w:ascii="Times New Roman" w:hAnsi="Times New Roman"/>
          <w:sz w:val="28"/>
          <w:szCs w:val="28"/>
        </w:rPr>
        <w:t xml:space="preserve">8 (342) </w:t>
      </w:r>
      <w:r w:rsidR="009F3F5F" w:rsidRPr="006B0375">
        <w:rPr>
          <w:rFonts w:ascii="Times New Roman" w:hAnsi="Times New Roman"/>
          <w:sz w:val="28"/>
          <w:szCs w:val="28"/>
        </w:rPr>
        <w:t>296-</w:t>
      </w:r>
      <w:r w:rsidRPr="006B0375">
        <w:rPr>
          <w:rFonts w:ascii="Times New Roman" w:hAnsi="Times New Roman"/>
          <w:sz w:val="28"/>
          <w:szCs w:val="28"/>
        </w:rPr>
        <w:t>23</w:t>
      </w:r>
      <w:r w:rsidR="009F3F5F" w:rsidRPr="006B0375">
        <w:rPr>
          <w:rFonts w:ascii="Times New Roman" w:hAnsi="Times New Roman"/>
          <w:sz w:val="28"/>
          <w:szCs w:val="28"/>
        </w:rPr>
        <w:t>-35</w:t>
      </w:r>
      <w:r w:rsidRPr="006B0375">
        <w:rPr>
          <w:rFonts w:ascii="Times New Roman" w:hAnsi="Times New Roman"/>
          <w:sz w:val="28"/>
          <w:szCs w:val="28"/>
        </w:rPr>
        <w:t xml:space="preserve">) можно в Комитете имущественных отношений администрации Пермского муниципального района по адресу: </w:t>
      </w:r>
      <w:r w:rsidRPr="006B0375">
        <w:rPr>
          <w:rFonts w:ascii="Times New Roman" w:hAnsi="Times New Roman"/>
          <w:sz w:val="28"/>
          <w:szCs w:val="28"/>
        </w:rPr>
        <w:br/>
        <w:t>г. Пермь, ул. Верхне-Муллинская, 74а, ежедневно в рабочие дни с 9:00 до 16:00.</w:t>
      </w:r>
      <w:proofErr w:type="gramEnd"/>
    </w:p>
    <w:p w:rsidR="00307D20" w:rsidRPr="006B0375" w:rsidRDefault="00307D20" w:rsidP="006B0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75A5F" w:rsidRPr="006B0375" w:rsidRDefault="00F75A5F" w:rsidP="006B0375">
      <w:pPr>
        <w:pStyle w:val="a5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0375">
        <w:rPr>
          <w:rFonts w:ascii="Times New Roman" w:hAnsi="Times New Roman"/>
          <w:b/>
          <w:sz w:val="28"/>
          <w:szCs w:val="28"/>
          <w:shd w:val="clear" w:color="auto" w:fill="FFFFFF"/>
        </w:rPr>
        <w:t>Ограничения участия отдельных категорий физических лиц и юридических лиц в приватизации муниципального имущества</w:t>
      </w:r>
    </w:p>
    <w:p w:rsidR="00F75A5F" w:rsidRPr="006B0375" w:rsidRDefault="00F75A5F" w:rsidP="006B0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Покупателями муниципального имущества не могут быть государственные и муниципальные унитарные предприятия, государственные и муниципальные учреждения, а также юридические лица,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C3143B" w:rsidRPr="006B0375" w:rsidRDefault="00C3143B" w:rsidP="006B037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827FB8" w:rsidRPr="006B0375" w:rsidRDefault="00827FB8" w:rsidP="006B0375">
      <w:pPr>
        <w:pStyle w:val="a5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037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Условия допуска и отказа в допуске к участию в </w:t>
      </w:r>
      <w:r w:rsidR="00307D20" w:rsidRPr="006B0375">
        <w:rPr>
          <w:rFonts w:ascii="Times New Roman" w:hAnsi="Times New Roman"/>
          <w:b/>
          <w:sz w:val="28"/>
          <w:szCs w:val="28"/>
          <w:shd w:val="clear" w:color="auto" w:fill="FFFFFF"/>
        </w:rPr>
        <w:t>а</w:t>
      </w:r>
      <w:r w:rsidR="00C3143B">
        <w:rPr>
          <w:rFonts w:ascii="Times New Roman" w:hAnsi="Times New Roman"/>
          <w:b/>
          <w:sz w:val="28"/>
          <w:szCs w:val="28"/>
          <w:shd w:val="clear" w:color="auto" w:fill="FFFFFF"/>
        </w:rPr>
        <w:t>укционе</w:t>
      </w:r>
    </w:p>
    <w:p w:rsidR="00827FB8" w:rsidRPr="006B0375" w:rsidRDefault="00827FB8" w:rsidP="006B0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0375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К участию в </w:t>
      </w:r>
      <w:r w:rsidR="00F719AB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аукционе допускаются </w:t>
      </w:r>
      <w:r w:rsidR="00FA3FBC" w:rsidRPr="006B0375">
        <w:rPr>
          <w:rFonts w:ascii="Times New Roman" w:hAnsi="Times New Roman"/>
          <w:sz w:val="28"/>
          <w:szCs w:val="28"/>
          <w:shd w:val="clear" w:color="auto" w:fill="FFFFFF"/>
        </w:rPr>
        <w:t>Претенденты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, признанные продавцом в соответствии с Законом участниками.</w:t>
      </w:r>
    </w:p>
    <w:p w:rsidR="00485E4D" w:rsidRPr="006B0375" w:rsidRDefault="00485E4D" w:rsidP="006B0375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B0375">
        <w:rPr>
          <w:rFonts w:ascii="Times New Roman" w:hAnsi="Times New Roman" w:cs="Times New Roman"/>
          <w:bCs/>
          <w:sz w:val="28"/>
          <w:szCs w:val="28"/>
        </w:rPr>
        <w:t>Претендент приобретает статус участника аукциона с момента подписания протокола</w:t>
      </w:r>
      <w:r w:rsidR="009F3F5F" w:rsidRPr="006B03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B0375">
        <w:rPr>
          <w:rFonts w:ascii="Times New Roman" w:hAnsi="Times New Roman" w:cs="Times New Roman"/>
          <w:bCs/>
          <w:sz w:val="28"/>
          <w:szCs w:val="28"/>
        </w:rPr>
        <w:t>о признании Претендентов участниками аукциона.</w:t>
      </w:r>
    </w:p>
    <w:p w:rsidR="00827FB8" w:rsidRPr="006B0375" w:rsidRDefault="00827FB8" w:rsidP="006B037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75">
        <w:rPr>
          <w:rFonts w:ascii="Times New Roman" w:hAnsi="Times New Roman" w:cs="Times New Roman"/>
          <w:bCs/>
          <w:sz w:val="28"/>
          <w:szCs w:val="28"/>
        </w:rPr>
        <w:t>Претендент не допускается к участию в аукционе по следующим основаниям:</w:t>
      </w:r>
    </w:p>
    <w:p w:rsidR="00827FB8" w:rsidRPr="006B0375" w:rsidRDefault="00827FB8" w:rsidP="006B037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75">
        <w:rPr>
          <w:rFonts w:ascii="Times New Roman" w:hAnsi="Times New Roman" w:cs="Times New Roman"/>
          <w:sz w:val="28"/>
          <w:szCs w:val="28"/>
        </w:rPr>
        <w:t>-</w:t>
      </w:r>
      <w:r w:rsidR="009F3F5F" w:rsidRPr="006B0375">
        <w:rPr>
          <w:rFonts w:ascii="Times New Roman" w:hAnsi="Times New Roman" w:cs="Times New Roman"/>
          <w:sz w:val="28"/>
          <w:szCs w:val="28"/>
        </w:rPr>
        <w:tab/>
      </w:r>
      <w:r w:rsidRPr="006B0375">
        <w:rPr>
          <w:rFonts w:ascii="Times New Roman" w:hAnsi="Times New Roman" w:cs="Times New Roman"/>
          <w:sz w:val="28"/>
          <w:szCs w:val="28"/>
        </w:rPr>
        <w:t>представленные д</w:t>
      </w:r>
      <w:r w:rsidR="00F719AB" w:rsidRPr="006B0375">
        <w:rPr>
          <w:rFonts w:ascii="Times New Roman" w:hAnsi="Times New Roman" w:cs="Times New Roman"/>
          <w:sz w:val="28"/>
          <w:szCs w:val="28"/>
        </w:rPr>
        <w:t xml:space="preserve">окументы не подтверждают право </w:t>
      </w:r>
      <w:r w:rsidR="00FA3FBC" w:rsidRPr="006B0375">
        <w:rPr>
          <w:rFonts w:ascii="Times New Roman" w:hAnsi="Times New Roman" w:cs="Times New Roman"/>
          <w:sz w:val="28"/>
          <w:szCs w:val="28"/>
        </w:rPr>
        <w:t xml:space="preserve">Претендента </w:t>
      </w:r>
      <w:r w:rsidRPr="006B0375">
        <w:rPr>
          <w:rFonts w:ascii="Times New Roman" w:hAnsi="Times New Roman" w:cs="Times New Roman"/>
          <w:sz w:val="28"/>
          <w:szCs w:val="28"/>
        </w:rPr>
        <w:t>быть покупателем имущества в соответствии с законодательством Российской Федерации;</w:t>
      </w:r>
    </w:p>
    <w:p w:rsidR="00827FB8" w:rsidRPr="006B0375" w:rsidRDefault="00827FB8" w:rsidP="006B037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75">
        <w:rPr>
          <w:rFonts w:ascii="Times New Roman" w:hAnsi="Times New Roman" w:cs="Times New Roman"/>
          <w:sz w:val="28"/>
          <w:szCs w:val="28"/>
        </w:rPr>
        <w:t>-</w:t>
      </w:r>
      <w:r w:rsidR="009F3F5F" w:rsidRPr="006B0375">
        <w:rPr>
          <w:rFonts w:ascii="Times New Roman" w:hAnsi="Times New Roman" w:cs="Times New Roman"/>
          <w:sz w:val="28"/>
          <w:szCs w:val="28"/>
        </w:rPr>
        <w:tab/>
      </w:r>
      <w:r w:rsidRPr="006B0375">
        <w:rPr>
          <w:rFonts w:ascii="Times New Roman" w:hAnsi="Times New Roman" w:cs="Times New Roman"/>
          <w:sz w:val="28"/>
          <w:szCs w:val="28"/>
        </w:rPr>
        <w:t>представлены не все документы в соответствии с перечнем, указанным в информационном сообщении, или оформление представленных документов не соответствует законодательству Российской Федерации;</w:t>
      </w:r>
    </w:p>
    <w:p w:rsidR="00827FB8" w:rsidRPr="006B0375" w:rsidRDefault="009F3F5F" w:rsidP="006B037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75">
        <w:rPr>
          <w:rFonts w:ascii="Times New Roman" w:hAnsi="Times New Roman" w:cs="Times New Roman"/>
          <w:sz w:val="28"/>
          <w:szCs w:val="28"/>
        </w:rPr>
        <w:t>-</w:t>
      </w:r>
      <w:r w:rsidRPr="006B0375">
        <w:rPr>
          <w:rFonts w:ascii="Times New Roman" w:hAnsi="Times New Roman" w:cs="Times New Roman"/>
          <w:sz w:val="28"/>
          <w:szCs w:val="28"/>
        </w:rPr>
        <w:tab/>
      </w:r>
      <w:r w:rsidR="00827FB8" w:rsidRPr="006B0375">
        <w:rPr>
          <w:rFonts w:ascii="Times New Roman" w:hAnsi="Times New Roman" w:cs="Times New Roman"/>
          <w:sz w:val="28"/>
          <w:szCs w:val="28"/>
        </w:rPr>
        <w:t xml:space="preserve">не подтверждено поступление в установленный срок задатка на счет </w:t>
      </w:r>
      <w:r w:rsidR="00F719AB" w:rsidRPr="006B0375">
        <w:rPr>
          <w:rFonts w:ascii="Times New Roman" w:hAnsi="Times New Roman" w:cs="Times New Roman"/>
          <w:sz w:val="28"/>
          <w:szCs w:val="28"/>
        </w:rPr>
        <w:t>о</w:t>
      </w:r>
      <w:r w:rsidR="00827FB8" w:rsidRPr="006B0375">
        <w:rPr>
          <w:rFonts w:ascii="Times New Roman" w:hAnsi="Times New Roman" w:cs="Times New Roman"/>
          <w:sz w:val="28"/>
          <w:szCs w:val="28"/>
        </w:rPr>
        <w:t>рганизатора, указанный в информационном сообщении;</w:t>
      </w:r>
    </w:p>
    <w:p w:rsidR="00827FB8" w:rsidRPr="006B0375" w:rsidRDefault="00827FB8" w:rsidP="006B037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75">
        <w:rPr>
          <w:rFonts w:ascii="Times New Roman" w:hAnsi="Times New Roman" w:cs="Times New Roman"/>
          <w:sz w:val="28"/>
          <w:szCs w:val="28"/>
        </w:rPr>
        <w:t>-</w:t>
      </w:r>
      <w:r w:rsidR="009F3F5F" w:rsidRPr="006B0375">
        <w:rPr>
          <w:rFonts w:ascii="Times New Roman" w:hAnsi="Times New Roman" w:cs="Times New Roman"/>
          <w:sz w:val="28"/>
          <w:szCs w:val="28"/>
        </w:rPr>
        <w:tab/>
      </w:r>
      <w:r w:rsidRPr="006B0375">
        <w:rPr>
          <w:rFonts w:ascii="Times New Roman" w:hAnsi="Times New Roman" w:cs="Times New Roman"/>
          <w:sz w:val="28"/>
          <w:szCs w:val="28"/>
        </w:rPr>
        <w:t>заявка п</w:t>
      </w:r>
      <w:r w:rsidR="00F719AB" w:rsidRPr="006B0375">
        <w:rPr>
          <w:rFonts w:ascii="Times New Roman" w:hAnsi="Times New Roman" w:cs="Times New Roman"/>
          <w:sz w:val="28"/>
          <w:szCs w:val="28"/>
        </w:rPr>
        <w:t xml:space="preserve">одана лицом, не уполномоченным </w:t>
      </w:r>
      <w:r w:rsidR="00FA3FBC" w:rsidRPr="006B0375">
        <w:rPr>
          <w:rFonts w:ascii="Times New Roman" w:hAnsi="Times New Roman" w:cs="Times New Roman"/>
          <w:sz w:val="28"/>
          <w:szCs w:val="28"/>
        </w:rPr>
        <w:t xml:space="preserve">Претендентом </w:t>
      </w:r>
      <w:r w:rsidRPr="006B0375">
        <w:rPr>
          <w:rFonts w:ascii="Times New Roman" w:hAnsi="Times New Roman" w:cs="Times New Roman"/>
          <w:sz w:val="28"/>
          <w:szCs w:val="28"/>
        </w:rPr>
        <w:t>на осуществление таких действий.</w:t>
      </w:r>
    </w:p>
    <w:p w:rsidR="00827FB8" w:rsidRPr="006B0375" w:rsidRDefault="00827FB8" w:rsidP="006B0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B0375">
        <w:rPr>
          <w:rFonts w:ascii="Times New Roman" w:hAnsi="Times New Roman"/>
          <w:sz w:val="28"/>
          <w:szCs w:val="28"/>
        </w:rPr>
        <w:t>Продавец в день ра</w:t>
      </w:r>
      <w:r w:rsidR="00451E80" w:rsidRPr="006B0375">
        <w:rPr>
          <w:rFonts w:ascii="Times New Roman" w:hAnsi="Times New Roman"/>
          <w:sz w:val="28"/>
          <w:szCs w:val="28"/>
        </w:rPr>
        <w:t xml:space="preserve">ссмотрения заявок и документов </w:t>
      </w:r>
      <w:r w:rsidR="00FA3FBC" w:rsidRPr="006B0375">
        <w:rPr>
          <w:rFonts w:ascii="Times New Roman" w:hAnsi="Times New Roman"/>
          <w:sz w:val="28"/>
          <w:szCs w:val="28"/>
        </w:rPr>
        <w:t xml:space="preserve">Претендентов </w:t>
      </w:r>
      <w:r w:rsidRPr="006B0375">
        <w:rPr>
          <w:rFonts w:ascii="Times New Roman" w:hAnsi="Times New Roman"/>
          <w:sz w:val="28"/>
          <w:szCs w:val="28"/>
        </w:rPr>
        <w:t>и установления факта поступления задатка по</w:t>
      </w:r>
      <w:r w:rsidR="00451E80" w:rsidRPr="006B0375">
        <w:rPr>
          <w:rFonts w:ascii="Times New Roman" w:hAnsi="Times New Roman"/>
          <w:sz w:val="28"/>
          <w:szCs w:val="28"/>
        </w:rPr>
        <w:t xml:space="preserve">дписывает протокол о признании </w:t>
      </w:r>
      <w:r w:rsidR="00FA3FBC" w:rsidRPr="006B0375">
        <w:rPr>
          <w:rFonts w:ascii="Times New Roman" w:hAnsi="Times New Roman"/>
          <w:sz w:val="28"/>
          <w:szCs w:val="28"/>
        </w:rPr>
        <w:t xml:space="preserve">Претендентов </w:t>
      </w:r>
      <w:r w:rsidRPr="006B0375">
        <w:rPr>
          <w:rFonts w:ascii="Times New Roman" w:hAnsi="Times New Roman"/>
          <w:sz w:val="28"/>
          <w:szCs w:val="28"/>
        </w:rPr>
        <w:t xml:space="preserve">участниками, в котором приводится перечень принятых заявок (с указанием имен (наименований) </w:t>
      </w:r>
      <w:r w:rsidR="00FA3FBC" w:rsidRPr="006B0375">
        <w:rPr>
          <w:rFonts w:ascii="Times New Roman" w:hAnsi="Times New Roman"/>
          <w:sz w:val="28"/>
          <w:szCs w:val="28"/>
        </w:rPr>
        <w:t>Претендентов</w:t>
      </w:r>
      <w:r w:rsidRPr="006B0375">
        <w:rPr>
          <w:rFonts w:ascii="Times New Roman" w:hAnsi="Times New Roman"/>
          <w:sz w:val="28"/>
          <w:szCs w:val="28"/>
        </w:rPr>
        <w:t>), перечень отозванны</w:t>
      </w:r>
      <w:r w:rsidR="00CE034B" w:rsidRPr="006B0375">
        <w:rPr>
          <w:rFonts w:ascii="Times New Roman" w:hAnsi="Times New Roman"/>
          <w:sz w:val="28"/>
          <w:szCs w:val="28"/>
        </w:rPr>
        <w:t xml:space="preserve">х заявок, имена (наименования) </w:t>
      </w:r>
      <w:r w:rsidR="00FA3FBC" w:rsidRPr="006B0375">
        <w:rPr>
          <w:rFonts w:ascii="Times New Roman" w:hAnsi="Times New Roman"/>
          <w:sz w:val="28"/>
          <w:szCs w:val="28"/>
        </w:rPr>
        <w:t>Претендентов</w:t>
      </w:r>
      <w:r w:rsidRPr="006B0375">
        <w:rPr>
          <w:rFonts w:ascii="Times New Roman" w:hAnsi="Times New Roman"/>
          <w:sz w:val="28"/>
          <w:szCs w:val="28"/>
        </w:rPr>
        <w:t xml:space="preserve">, признанных участниками, а также имена (наименования) </w:t>
      </w:r>
      <w:r w:rsidR="00FA3FBC" w:rsidRPr="006B0375">
        <w:rPr>
          <w:rFonts w:ascii="Times New Roman" w:hAnsi="Times New Roman"/>
          <w:sz w:val="28"/>
          <w:szCs w:val="28"/>
        </w:rPr>
        <w:t>Претендентов</w:t>
      </w:r>
      <w:r w:rsidRPr="006B0375">
        <w:rPr>
          <w:rFonts w:ascii="Times New Roman" w:hAnsi="Times New Roman"/>
          <w:sz w:val="28"/>
          <w:szCs w:val="28"/>
        </w:rPr>
        <w:t xml:space="preserve">, которым было отказано в допуске к участию в </w:t>
      </w:r>
      <w:r w:rsidR="00CE034B" w:rsidRPr="006B0375">
        <w:rPr>
          <w:rFonts w:ascii="Times New Roman" w:hAnsi="Times New Roman"/>
          <w:sz w:val="28"/>
          <w:szCs w:val="28"/>
        </w:rPr>
        <w:t>а</w:t>
      </w:r>
      <w:r w:rsidRPr="006B0375">
        <w:rPr>
          <w:rFonts w:ascii="Times New Roman" w:hAnsi="Times New Roman"/>
          <w:sz w:val="28"/>
          <w:szCs w:val="28"/>
        </w:rPr>
        <w:t>укционе, с указанием оснований отказа.</w:t>
      </w:r>
      <w:proofErr w:type="gramEnd"/>
    </w:p>
    <w:p w:rsidR="00CE034B" w:rsidRPr="006B0375" w:rsidRDefault="00827FB8" w:rsidP="006B0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Не позднее следующего рабочего дня после дня по</w:t>
      </w:r>
      <w:r w:rsidR="00CE034B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дписания протокола о признании </w:t>
      </w:r>
      <w:r w:rsidR="00FA3FBC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Претендентов </w:t>
      </w:r>
      <w:r w:rsidR="00CE034B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участниками всем </w:t>
      </w:r>
      <w:r w:rsidR="00FA3FBC" w:rsidRPr="006B0375">
        <w:rPr>
          <w:rFonts w:ascii="Times New Roman" w:hAnsi="Times New Roman"/>
          <w:sz w:val="28"/>
          <w:szCs w:val="28"/>
          <w:shd w:val="clear" w:color="auto" w:fill="FFFFFF"/>
        </w:rPr>
        <w:t>Претендентам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, подавшим заявки, направляется уведомление о признании их участниками </w:t>
      </w:r>
      <w:r w:rsidR="00CE034B" w:rsidRPr="006B037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укциона или об отказе в п</w:t>
      </w:r>
      <w:r w:rsidR="00CE034B" w:rsidRPr="006B0375">
        <w:rPr>
          <w:rFonts w:ascii="Times New Roman" w:hAnsi="Times New Roman"/>
          <w:sz w:val="28"/>
          <w:szCs w:val="28"/>
          <w:shd w:val="clear" w:color="auto" w:fill="FFFFFF"/>
        </w:rPr>
        <w:t>ризнании участниками а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укциона с указанием оснований отказа.</w:t>
      </w:r>
    </w:p>
    <w:p w:rsidR="00827FB8" w:rsidRPr="006B0375" w:rsidRDefault="00827FB8" w:rsidP="006B0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Информация о </w:t>
      </w:r>
      <w:r w:rsidR="00FA3FBC" w:rsidRPr="006B0375">
        <w:rPr>
          <w:rFonts w:ascii="Times New Roman" w:hAnsi="Times New Roman"/>
          <w:sz w:val="28"/>
          <w:szCs w:val="28"/>
          <w:shd w:val="clear" w:color="auto" w:fill="FFFFFF"/>
        </w:rPr>
        <w:t>Претендентах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, не допущенных к участию в </w:t>
      </w:r>
      <w:r w:rsidR="00CE034B" w:rsidRPr="006B0375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укционе, размещается в открытой части электронной площадки, на официальном сайте Российской Федерации для размещения информации о проведении торгов</w:t>
      </w:r>
      <w:r w:rsidR="00FD538E" w:rsidRPr="006B037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10" w:history="1">
        <w:r w:rsidRPr="006B0375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www.torgi.gov.ru</w:t>
        </w:r>
      </w:hyperlink>
      <w:r w:rsidR="00FD538E" w:rsidRPr="006B0375">
        <w:rPr>
          <w:rStyle w:val="a4"/>
          <w:rFonts w:ascii="Times New Roman" w:hAnsi="Times New Roman"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="00CE034B" w:rsidRPr="006B0375">
        <w:rPr>
          <w:rFonts w:ascii="Times New Roman" w:hAnsi="Times New Roman"/>
          <w:sz w:val="28"/>
          <w:szCs w:val="28"/>
          <w:shd w:val="clear" w:color="auto" w:fill="FFFFFF"/>
        </w:rPr>
        <w:t>и на официальном сайте п</w:t>
      </w:r>
      <w:r w:rsidRPr="006B0375">
        <w:rPr>
          <w:rFonts w:ascii="Times New Roman" w:hAnsi="Times New Roman"/>
          <w:sz w:val="28"/>
          <w:szCs w:val="28"/>
          <w:shd w:val="clear" w:color="auto" w:fill="FFFFFF"/>
        </w:rPr>
        <w:t>родавца</w:t>
      </w:r>
      <w:r w:rsidRPr="006B0375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C441D" w:rsidRPr="006B0375">
        <w:rPr>
          <w:rFonts w:ascii="Times New Roman" w:hAnsi="Times New Roman"/>
          <w:sz w:val="28"/>
          <w:szCs w:val="28"/>
        </w:rPr>
        <w:t>http://utp.sberbank-ast.ru</w:t>
      </w:r>
      <w:r w:rsidR="005C441D" w:rsidRPr="006B0375">
        <w:rPr>
          <w:rFonts w:ascii="Times New Roman" w:eastAsia="Times New Roman" w:hAnsi="Times New Roman"/>
          <w:bCs/>
          <w:sz w:val="28"/>
          <w:szCs w:val="28"/>
          <w:lang w:eastAsia="ru-RU" w:bidi="ru-RU"/>
        </w:rPr>
        <w:t>.</w:t>
      </w:r>
    </w:p>
    <w:p w:rsidR="00827FB8" w:rsidRPr="006B0375" w:rsidRDefault="00827FB8" w:rsidP="006B03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</w:p>
    <w:p w:rsidR="00E9472E" w:rsidRPr="006B0375" w:rsidRDefault="005E08E9" w:rsidP="006B0375">
      <w:pPr>
        <w:pStyle w:val="a5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6B0375">
        <w:rPr>
          <w:rFonts w:ascii="Times New Roman" w:hAnsi="Times New Roman"/>
          <w:b/>
          <w:sz w:val="28"/>
          <w:szCs w:val="28"/>
        </w:rPr>
        <w:t xml:space="preserve">Порядок проведения </w:t>
      </w:r>
      <w:r w:rsidR="00CE034B" w:rsidRPr="006B0375">
        <w:rPr>
          <w:rFonts w:ascii="Times New Roman" w:hAnsi="Times New Roman"/>
          <w:b/>
          <w:sz w:val="28"/>
          <w:szCs w:val="28"/>
        </w:rPr>
        <w:t>а</w:t>
      </w:r>
      <w:r w:rsidRPr="006B0375">
        <w:rPr>
          <w:rFonts w:ascii="Times New Roman" w:hAnsi="Times New Roman"/>
          <w:b/>
          <w:sz w:val="28"/>
          <w:szCs w:val="28"/>
        </w:rPr>
        <w:t xml:space="preserve">укциона, определения его победителя и </w:t>
      </w:r>
      <w:bookmarkStart w:id="0" w:name="_GoBack"/>
      <w:r w:rsidRPr="006B0375">
        <w:rPr>
          <w:rFonts w:ascii="Times New Roman" w:hAnsi="Times New Roman"/>
          <w:b/>
          <w:sz w:val="28"/>
          <w:szCs w:val="28"/>
        </w:rPr>
        <w:t>место</w:t>
      </w:r>
      <w:bookmarkEnd w:id="0"/>
      <w:r w:rsidRPr="006B0375">
        <w:rPr>
          <w:rFonts w:ascii="Times New Roman" w:hAnsi="Times New Roman"/>
          <w:b/>
          <w:sz w:val="28"/>
          <w:szCs w:val="28"/>
        </w:rPr>
        <w:t xml:space="preserve"> подведения итогов п</w:t>
      </w:r>
      <w:r w:rsidR="00516F7C">
        <w:rPr>
          <w:rFonts w:ascii="Times New Roman" w:hAnsi="Times New Roman"/>
          <w:b/>
          <w:sz w:val="28"/>
          <w:szCs w:val="28"/>
        </w:rPr>
        <w:t>родажи муниципального имущества</w:t>
      </w:r>
    </w:p>
    <w:p w:rsidR="00BE37FB" w:rsidRPr="006B0375" w:rsidRDefault="00935704" w:rsidP="006B03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А</w:t>
      </w:r>
      <w:r w:rsidR="00BE37FB" w:rsidRPr="006B0375">
        <w:rPr>
          <w:rFonts w:ascii="Times New Roman" w:hAnsi="Times New Roman"/>
          <w:sz w:val="28"/>
          <w:szCs w:val="28"/>
        </w:rPr>
        <w:t>укцион проводится в указанные в информационном сообщении день и час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0E6923" w:rsidRPr="006B0375" w:rsidRDefault="00BE37FB" w:rsidP="006B03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 xml:space="preserve">«Шаг аукциона» </w:t>
      </w:r>
      <w:r w:rsidR="00A4011C" w:rsidRPr="006B0375">
        <w:rPr>
          <w:rFonts w:ascii="Times New Roman" w:hAnsi="Times New Roman"/>
          <w:sz w:val="28"/>
          <w:szCs w:val="28"/>
        </w:rPr>
        <w:t>составляет 5 %</w:t>
      </w:r>
      <w:r w:rsidR="006F17B4" w:rsidRPr="006B0375">
        <w:rPr>
          <w:rFonts w:ascii="Times New Roman" w:hAnsi="Times New Roman"/>
          <w:sz w:val="28"/>
          <w:szCs w:val="28"/>
        </w:rPr>
        <w:t xml:space="preserve"> (процентов)</w:t>
      </w:r>
      <w:r w:rsidR="00A4011C" w:rsidRPr="006B0375">
        <w:rPr>
          <w:rFonts w:ascii="Times New Roman" w:hAnsi="Times New Roman"/>
          <w:sz w:val="28"/>
          <w:szCs w:val="28"/>
        </w:rPr>
        <w:t xml:space="preserve"> начальной цены продажи</w:t>
      </w:r>
      <w:r w:rsidR="00CE034B" w:rsidRPr="006B0375">
        <w:rPr>
          <w:rFonts w:ascii="Times New Roman" w:hAnsi="Times New Roman"/>
          <w:sz w:val="28"/>
          <w:szCs w:val="28"/>
        </w:rPr>
        <w:t xml:space="preserve"> имущества</w:t>
      </w:r>
      <w:r w:rsidR="006F17B4" w:rsidRPr="006B0375">
        <w:rPr>
          <w:rFonts w:ascii="Times New Roman" w:hAnsi="Times New Roman"/>
          <w:sz w:val="28"/>
          <w:szCs w:val="28"/>
        </w:rPr>
        <w:t>, указанной в информационном сообщении. «Шаг аукциона» не изменяется в течени</w:t>
      </w:r>
      <w:r w:rsidR="00516F7C">
        <w:rPr>
          <w:rFonts w:ascii="Times New Roman" w:hAnsi="Times New Roman"/>
          <w:sz w:val="28"/>
          <w:szCs w:val="28"/>
        </w:rPr>
        <w:t>е</w:t>
      </w:r>
      <w:r w:rsidR="006F17B4" w:rsidRPr="006B0375">
        <w:rPr>
          <w:rFonts w:ascii="Times New Roman" w:hAnsi="Times New Roman"/>
          <w:sz w:val="28"/>
          <w:szCs w:val="28"/>
        </w:rPr>
        <w:t xml:space="preserve"> всего аукциона. Размер «шага аукциона» указан в настоящем информационном сообщении по каждому лоту.</w:t>
      </w:r>
      <w:r w:rsidR="000E6923" w:rsidRPr="006B0375">
        <w:rPr>
          <w:rFonts w:ascii="Times New Roman" w:hAnsi="Times New Roman"/>
          <w:sz w:val="28"/>
          <w:szCs w:val="28"/>
        </w:rPr>
        <w:t xml:space="preserve"> Форма подачи предложений о цене открытая.</w:t>
      </w:r>
    </w:p>
    <w:p w:rsidR="000E6923" w:rsidRPr="006B0375" w:rsidRDefault="006F17B4" w:rsidP="006B0375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Во время проведения процедуры а</w:t>
      </w:r>
      <w:r w:rsidR="00BE37FB" w:rsidRPr="006B0375">
        <w:rPr>
          <w:rFonts w:ascii="Times New Roman" w:hAnsi="Times New Roman"/>
          <w:sz w:val="28"/>
          <w:szCs w:val="28"/>
        </w:rPr>
        <w:t xml:space="preserve">укциона </w:t>
      </w:r>
      <w:r w:rsidRPr="006B0375">
        <w:rPr>
          <w:rFonts w:ascii="Times New Roman" w:hAnsi="Times New Roman"/>
          <w:sz w:val="28"/>
          <w:szCs w:val="28"/>
        </w:rPr>
        <w:t>о</w:t>
      </w:r>
      <w:r w:rsidR="00BE37FB" w:rsidRPr="006B0375">
        <w:rPr>
          <w:rFonts w:ascii="Times New Roman" w:hAnsi="Times New Roman"/>
          <w:sz w:val="28"/>
          <w:szCs w:val="28"/>
        </w:rPr>
        <w:t>рганизатор обеспечивает дост</w:t>
      </w:r>
      <w:r w:rsidR="00505554" w:rsidRPr="006B0375">
        <w:rPr>
          <w:rFonts w:ascii="Times New Roman" w:hAnsi="Times New Roman"/>
          <w:sz w:val="28"/>
          <w:szCs w:val="28"/>
        </w:rPr>
        <w:t>уп участников к закрытой части э</w:t>
      </w:r>
      <w:r w:rsidR="00BE37FB" w:rsidRPr="006B0375">
        <w:rPr>
          <w:rFonts w:ascii="Times New Roman" w:hAnsi="Times New Roman"/>
          <w:sz w:val="28"/>
          <w:szCs w:val="28"/>
        </w:rPr>
        <w:t>лектронной площадки и возможность представления ими предложений о цене имущества.</w:t>
      </w:r>
    </w:p>
    <w:p w:rsidR="000F478F" w:rsidRPr="006B0375" w:rsidRDefault="000F478F" w:rsidP="006B03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Со време</w:t>
      </w:r>
      <w:r w:rsidR="007E2309" w:rsidRPr="006B0375">
        <w:rPr>
          <w:rFonts w:ascii="Times New Roman" w:hAnsi="Times New Roman"/>
          <w:sz w:val="28"/>
          <w:szCs w:val="28"/>
        </w:rPr>
        <w:t xml:space="preserve">ни начала проведения процедуры </w:t>
      </w:r>
      <w:r w:rsidR="006F17B4" w:rsidRPr="006B0375">
        <w:rPr>
          <w:rFonts w:ascii="Times New Roman" w:hAnsi="Times New Roman"/>
          <w:sz w:val="28"/>
          <w:szCs w:val="28"/>
        </w:rPr>
        <w:t>а</w:t>
      </w:r>
      <w:r w:rsidRPr="006B0375">
        <w:rPr>
          <w:rFonts w:ascii="Times New Roman" w:hAnsi="Times New Roman"/>
          <w:sz w:val="28"/>
          <w:szCs w:val="28"/>
        </w:rPr>
        <w:t xml:space="preserve">укциона </w:t>
      </w:r>
      <w:r w:rsidR="006F17B4" w:rsidRPr="006B0375">
        <w:rPr>
          <w:rFonts w:ascii="Times New Roman" w:hAnsi="Times New Roman"/>
          <w:sz w:val="28"/>
          <w:szCs w:val="28"/>
        </w:rPr>
        <w:t>о</w:t>
      </w:r>
      <w:r w:rsidRPr="006B0375">
        <w:rPr>
          <w:rFonts w:ascii="Times New Roman" w:hAnsi="Times New Roman"/>
          <w:sz w:val="28"/>
          <w:szCs w:val="28"/>
        </w:rPr>
        <w:t>рганизатором размещается:</w:t>
      </w:r>
    </w:p>
    <w:p w:rsidR="000F478F" w:rsidRPr="006B0375" w:rsidRDefault="000F478F" w:rsidP="006B03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lastRenderedPageBreak/>
        <w:t>-</w:t>
      </w:r>
      <w:r w:rsidR="009F3F5F" w:rsidRPr="006B0375">
        <w:rPr>
          <w:rFonts w:ascii="Times New Roman" w:hAnsi="Times New Roman"/>
          <w:sz w:val="28"/>
          <w:szCs w:val="28"/>
        </w:rPr>
        <w:tab/>
      </w:r>
      <w:r w:rsidRPr="006B0375">
        <w:rPr>
          <w:rFonts w:ascii="Times New Roman" w:hAnsi="Times New Roman"/>
          <w:sz w:val="28"/>
          <w:szCs w:val="28"/>
        </w:rPr>
        <w:t>в открытой части электронной площадки - информация</w:t>
      </w:r>
      <w:r w:rsidR="007E2309" w:rsidRPr="006B0375">
        <w:rPr>
          <w:rFonts w:ascii="Times New Roman" w:hAnsi="Times New Roman"/>
          <w:sz w:val="28"/>
          <w:szCs w:val="28"/>
        </w:rPr>
        <w:t xml:space="preserve"> о начале проведения процедуры </w:t>
      </w:r>
      <w:r w:rsidR="000E6923" w:rsidRPr="006B0375">
        <w:rPr>
          <w:rFonts w:ascii="Times New Roman" w:hAnsi="Times New Roman"/>
          <w:sz w:val="28"/>
          <w:szCs w:val="28"/>
        </w:rPr>
        <w:t>а</w:t>
      </w:r>
      <w:r w:rsidRPr="006B0375">
        <w:rPr>
          <w:rFonts w:ascii="Times New Roman" w:hAnsi="Times New Roman"/>
          <w:sz w:val="28"/>
          <w:szCs w:val="28"/>
        </w:rPr>
        <w:t xml:space="preserve">укциона с указанием наименования имущества, начальной цены и текущего </w:t>
      </w:r>
      <w:r w:rsidR="009F3F5F" w:rsidRPr="006B0375">
        <w:rPr>
          <w:rFonts w:ascii="Times New Roman" w:hAnsi="Times New Roman"/>
          <w:sz w:val="28"/>
          <w:szCs w:val="28"/>
        </w:rPr>
        <w:t>«</w:t>
      </w:r>
      <w:r w:rsidRPr="006B0375">
        <w:rPr>
          <w:rFonts w:ascii="Times New Roman" w:hAnsi="Times New Roman"/>
          <w:sz w:val="28"/>
          <w:szCs w:val="28"/>
        </w:rPr>
        <w:t>шага аукциона</w:t>
      </w:r>
      <w:r w:rsidR="009F3F5F" w:rsidRPr="006B0375">
        <w:rPr>
          <w:rFonts w:ascii="Times New Roman" w:hAnsi="Times New Roman"/>
          <w:sz w:val="28"/>
          <w:szCs w:val="28"/>
        </w:rPr>
        <w:t>»</w:t>
      </w:r>
      <w:r w:rsidRPr="006B0375">
        <w:rPr>
          <w:rFonts w:ascii="Times New Roman" w:hAnsi="Times New Roman"/>
          <w:sz w:val="28"/>
          <w:szCs w:val="28"/>
        </w:rPr>
        <w:t>;</w:t>
      </w:r>
    </w:p>
    <w:p w:rsidR="000F478F" w:rsidRPr="006B0375" w:rsidRDefault="000F478F" w:rsidP="006B03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-</w:t>
      </w:r>
      <w:r w:rsidR="009F3F5F" w:rsidRPr="006B0375">
        <w:rPr>
          <w:rFonts w:ascii="Times New Roman" w:hAnsi="Times New Roman"/>
          <w:sz w:val="28"/>
          <w:szCs w:val="28"/>
        </w:rPr>
        <w:tab/>
      </w:r>
      <w:r w:rsidRPr="006B0375">
        <w:rPr>
          <w:rFonts w:ascii="Times New Roman" w:hAnsi="Times New Roman"/>
          <w:sz w:val="28"/>
          <w:szCs w:val="28"/>
        </w:rPr>
        <w:t>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</w:t>
      </w:r>
      <w:r w:rsidR="00CF13F6" w:rsidRPr="006B0375">
        <w:rPr>
          <w:rFonts w:ascii="Times New Roman" w:hAnsi="Times New Roman"/>
          <w:sz w:val="28"/>
          <w:szCs w:val="28"/>
        </w:rPr>
        <w:t>«</w:t>
      </w:r>
      <w:r w:rsidRPr="006B0375">
        <w:rPr>
          <w:rFonts w:ascii="Times New Roman" w:hAnsi="Times New Roman"/>
          <w:sz w:val="28"/>
          <w:szCs w:val="28"/>
        </w:rPr>
        <w:t>шаг аукциона</w:t>
      </w:r>
      <w:r w:rsidR="00CF13F6" w:rsidRPr="006B0375">
        <w:rPr>
          <w:rFonts w:ascii="Times New Roman" w:hAnsi="Times New Roman"/>
          <w:sz w:val="28"/>
          <w:szCs w:val="28"/>
        </w:rPr>
        <w:t>»</w:t>
      </w:r>
      <w:r w:rsidRPr="006B0375">
        <w:rPr>
          <w:rFonts w:ascii="Times New Roman" w:hAnsi="Times New Roman"/>
          <w:sz w:val="28"/>
          <w:szCs w:val="28"/>
        </w:rPr>
        <w:t>), время, оставшееся до окончания приема предложений о цене имущества.</w:t>
      </w:r>
    </w:p>
    <w:p w:rsidR="00E85F37" w:rsidRPr="006B0375" w:rsidRDefault="00E85F37" w:rsidP="006B03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 xml:space="preserve">В течение одного часа со времени начала проведения процедуры </w:t>
      </w:r>
      <w:r w:rsidR="000E6923" w:rsidRPr="006B0375">
        <w:rPr>
          <w:rFonts w:ascii="Times New Roman" w:hAnsi="Times New Roman"/>
          <w:sz w:val="28"/>
          <w:szCs w:val="28"/>
        </w:rPr>
        <w:t>а</w:t>
      </w:r>
      <w:r w:rsidRPr="006B0375">
        <w:rPr>
          <w:rFonts w:ascii="Times New Roman" w:hAnsi="Times New Roman"/>
          <w:sz w:val="28"/>
          <w:szCs w:val="28"/>
        </w:rPr>
        <w:t>укциона участникам предлагается заявить о приобретении имущества по начальной цене. В случае</w:t>
      </w:r>
      <w:proofErr w:type="gramStart"/>
      <w:r w:rsidRPr="006B0375">
        <w:rPr>
          <w:rFonts w:ascii="Times New Roman" w:hAnsi="Times New Roman"/>
          <w:sz w:val="28"/>
          <w:szCs w:val="28"/>
        </w:rPr>
        <w:t>,</w:t>
      </w:r>
      <w:proofErr w:type="gramEnd"/>
      <w:r w:rsidRPr="006B0375">
        <w:rPr>
          <w:rFonts w:ascii="Times New Roman" w:hAnsi="Times New Roman"/>
          <w:sz w:val="28"/>
          <w:szCs w:val="28"/>
        </w:rPr>
        <w:t xml:space="preserve"> если в течение указанного времени:</w:t>
      </w:r>
    </w:p>
    <w:p w:rsidR="00E85F37" w:rsidRPr="006B0375" w:rsidRDefault="00E85F37" w:rsidP="006B03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-</w:t>
      </w:r>
      <w:r w:rsidR="009F3F5F" w:rsidRPr="006B0375">
        <w:rPr>
          <w:rFonts w:ascii="Times New Roman" w:hAnsi="Times New Roman"/>
          <w:sz w:val="28"/>
          <w:szCs w:val="28"/>
        </w:rPr>
        <w:tab/>
      </w:r>
      <w:r w:rsidRPr="006B0375">
        <w:rPr>
          <w:rFonts w:ascii="Times New Roman" w:hAnsi="Times New Roman"/>
          <w:sz w:val="28"/>
          <w:szCs w:val="28"/>
        </w:rPr>
        <w:t>поступило предложение о начальной цене имущества, то время для представления следующих</w:t>
      </w:r>
      <w:r w:rsidR="009F3F5F" w:rsidRPr="006B0375">
        <w:rPr>
          <w:rFonts w:ascii="Times New Roman" w:hAnsi="Times New Roman"/>
          <w:sz w:val="28"/>
          <w:szCs w:val="28"/>
        </w:rPr>
        <w:t xml:space="preserve"> предложений об увеличенной на «шаг аукциона»</w:t>
      </w:r>
      <w:r w:rsidRPr="006B0375">
        <w:rPr>
          <w:rFonts w:ascii="Times New Roman" w:hAnsi="Times New Roman"/>
          <w:sz w:val="28"/>
          <w:szCs w:val="28"/>
        </w:rPr>
        <w:t xml:space="preserve"> цене имущества продлевается на </w:t>
      </w:r>
      <w:r w:rsidR="00D35C18" w:rsidRPr="006B0375">
        <w:rPr>
          <w:rFonts w:ascii="Times New Roman" w:hAnsi="Times New Roman"/>
          <w:sz w:val="28"/>
          <w:szCs w:val="28"/>
        </w:rPr>
        <w:t>10</w:t>
      </w:r>
      <w:r w:rsidRPr="006B0375">
        <w:rPr>
          <w:rFonts w:ascii="Times New Roman" w:hAnsi="Times New Roman"/>
          <w:sz w:val="28"/>
          <w:szCs w:val="28"/>
        </w:rPr>
        <w:t xml:space="preserve"> (</w:t>
      </w:r>
      <w:r w:rsidR="00D35C18" w:rsidRPr="006B0375">
        <w:rPr>
          <w:rFonts w:ascii="Times New Roman" w:hAnsi="Times New Roman"/>
          <w:sz w:val="28"/>
          <w:szCs w:val="28"/>
        </w:rPr>
        <w:t>десять</w:t>
      </w:r>
      <w:r w:rsidRPr="006B0375">
        <w:rPr>
          <w:rFonts w:ascii="Times New Roman" w:hAnsi="Times New Roman"/>
          <w:sz w:val="28"/>
          <w:szCs w:val="28"/>
        </w:rPr>
        <w:t xml:space="preserve">) минут со времени представления каждого следующего предложения. Если в течение </w:t>
      </w:r>
      <w:r w:rsidR="00D35C18" w:rsidRPr="006B0375">
        <w:rPr>
          <w:rFonts w:ascii="Times New Roman" w:hAnsi="Times New Roman"/>
          <w:sz w:val="28"/>
          <w:szCs w:val="28"/>
        </w:rPr>
        <w:t>10</w:t>
      </w:r>
      <w:r w:rsidRPr="006B0375">
        <w:rPr>
          <w:rFonts w:ascii="Times New Roman" w:hAnsi="Times New Roman"/>
          <w:sz w:val="28"/>
          <w:szCs w:val="28"/>
        </w:rPr>
        <w:t xml:space="preserve"> (</w:t>
      </w:r>
      <w:r w:rsidR="00D35C18" w:rsidRPr="006B0375">
        <w:rPr>
          <w:rFonts w:ascii="Times New Roman" w:hAnsi="Times New Roman"/>
          <w:sz w:val="28"/>
          <w:szCs w:val="28"/>
        </w:rPr>
        <w:t>десяти</w:t>
      </w:r>
      <w:r w:rsidRPr="006B0375">
        <w:rPr>
          <w:rFonts w:ascii="Times New Roman" w:hAnsi="Times New Roman"/>
          <w:sz w:val="28"/>
          <w:szCs w:val="28"/>
        </w:rPr>
        <w:t>) минут после представления последнего предложения о цене имущества следу</w:t>
      </w:r>
      <w:r w:rsidR="000E6923" w:rsidRPr="006B0375">
        <w:rPr>
          <w:rFonts w:ascii="Times New Roman" w:hAnsi="Times New Roman"/>
          <w:sz w:val="28"/>
          <w:szCs w:val="28"/>
        </w:rPr>
        <w:t>ющее предложение не поступило, а</w:t>
      </w:r>
      <w:r w:rsidRPr="006B0375">
        <w:rPr>
          <w:rFonts w:ascii="Times New Roman" w:hAnsi="Times New Roman"/>
          <w:sz w:val="28"/>
          <w:szCs w:val="28"/>
        </w:rPr>
        <w:t>укцион с помощью программно-аппаратных средств электронной площадки завершается;</w:t>
      </w:r>
    </w:p>
    <w:p w:rsidR="00E85F37" w:rsidRPr="006B0375" w:rsidRDefault="00E85F37" w:rsidP="006B03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-</w:t>
      </w:r>
      <w:r w:rsidR="009F3F5F" w:rsidRPr="006B0375">
        <w:rPr>
          <w:rFonts w:ascii="Times New Roman" w:hAnsi="Times New Roman"/>
          <w:sz w:val="28"/>
          <w:szCs w:val="28"/>
        </w:rPr>
        <w:tab/>
      </w:r>
      <w:r w:rsidRPr="006B0375">
        <w:rPr>
          <w:rFonts w:ascii="Times New Roman" w:hAnsi="Times New Roman"/>
          <w:sz w:val="28"/>
          <w:szCs w:val="28"/>
        </w:rPr>
        <w:t xml:space="preserve">не поступило ни одного предложения </w:t>
      </w:r>
      <w:r w:rsidR="000E6923" w:rsidRPr="006B0375">
        <w:rPr>
          <w:rFonts w:ascii="Times New Roman" w:hAnsi="Times New Roman"/>
          <w:sz w:val="28"/>
          <w:szCs w:val="28"/>
        </w:rPr>
        <w:t>о начальной цене имущества, то а</w:t>
      </w:r>
      <w:r w:rsidRPr="006B0375">
        <w:rPr>
          <w:rFonts w:ascii="Times New Roman" w:hAnsi="Times New Roman"/>
          <w:sz w:val="28"/>
          <w:szCs w:val="28"/>
        </w:rPr>
        <w:t>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</w:t>
      </w:r>
      <w:r w:rsidR="000E6923" w:rsidRPr="006B0375">
        <w:rPr>
          <w:rFonts w:ascii="Times New Roman" w:hAnsi="Times New Roman"/>
          <w:sz w:val="28"/>
          <w:szCs w:val="28"/>
        </w:rPr>
        <w:t>ства является время завершения а</w:t>
      </w:r>
      <w:r w:rsidRPr="006B0375">
        <w:rPr>
          <w:rFonts w:ascii="Times New Roman" w:hAnsi="Times New Roman"/>
          <w:sz w:val="28"/>
          <w:szCs w:val="28"/>
        </w:rPr>
        <w:t>укциона.</w:t>
      </w:r>
    </w:p>
    <w:p w:rsidR="00CB06F6" w:rsidRPr="006B0375" w:rsidRDefault="00CB06F6" w:rsidP="006B03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 xml:space="preserve">Во время проведения процедуры </w:t>
      </w:r>
      <w:r w:rsidR="000E6923" w:rsidRPr="006B0375">
        <w:rPr>
          <w:rFonts w:ascii="Times New Roman" w:hAnsi="Times New Roman"/>
          <w:sz w:val="28"/>
          <w:szCs w:val="28"/>
        </w:rPr>
        <w:t>а</w:t>
      </w:r>
      <w:r w:rsidRPr="006B0375">
        <w:rPr>
          <w:rFonts w:ascii="Times New Roman" w:hAnsi="Times New Roman"/>
          <w:sz w:val="28"/>
          <w:szCs w:val="28"/>
        </w:rPr>
        <w:t>укциона программными средствами электронной площадки обеспечивается:</w:t>
      </w:r>
    </w:p>
    <w:p w:rsidR="00CB06F6" w:rsidRPr="006B0375" w:rsidRDefault="00CB06F6" w:rsidP="006B03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-</w:t>
      </w:r>
      <w:r w:rsidR="009F3F5F" w:rsidRPr="006B0375">
        <w:rPr>
          <w:rFonts w:ascii="Times New Roman" w:hAnsi="Times New Roman"/>
          <w:sz w:val="28"/>
          <w:szCs w:val="28"/>
        </w:rPr>
        <w:tab/>
      </w:r>
      <w:r w:rsidRPr="006B0375">
        <w:rPr>
          <w:rFonts w:ascii="Times New Roman" w:hAnsi="Times New Roman"/>
          <w:sz w:val="28"/>
          <w:szCs w:val="28"/>
        </w:rPr>
        <w:t xml:space="preserve">исключение возможности подачи участником предложения о цене имущества, не соответствующего увеличению текущей цены на величину </w:t>
      </w:r>
      <w:r w:rsidR="00CF13F6" w:rsidRPr="006B0375">
        <w:rPr>
          <w:rFonts w:ascii="Times New Roman" w:hAnsi="Times New Roman"/>
          <w:sz w:val="28"/>
          <w:szCs w:val="28"/>
        </w:rPr>
        <w:t>«</w:t>
      </w:r>
      <w:r w:rsidRPr="006B0375">
        <w:rPr>
          <w:rFonts w:ascii="Times New Roman" w:hAnsi="Times New Roman"/>
          <w:sz w:val="28"/>
          <w:szCs w:val="28"/>
        </w:rPr>
        <w:t>шага аукциона</w:t>
      </w:r>
      <w:r w:rsidR="00CF13F6" w:rsidRPr="006B0375">
        <w:rPr>
          <w:rFonts w:ascii="Times New Roman" w:hAnsi="Times New Roman"/>
          <w:sz w:val="28"/>
          <w:szCs w:val="28"/>
        </w:rPr>
        <w:t>»</w:t>
      </w:r>
      <w:r w:rsidRPr="006B0375">
        <w:rPr>
          <w:rFonts w:ascii="Times New Roman" w:hAnsi="Times New Roman"/>
          <w:sz w:val="28"/>
          <w:szCs w:val="28"/>
        </w:rPr>
        <w:t>;</w:t>
      </w:r>
    </w:p>
    <w:p w:rsidR="00CB06F6" w:rsidRPr="006B0375" w:rsidRDefault="009F3F5F" w:rsidP="006B037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-</w:t>
      </w:r>
      <w:r w:rsidRPr="006B0375">
        <w:rPr>
          <w:rFonts w:ascii="Times New Roman" w:hAnsi="Times New Roman"/>
          <w:sz w:val="28"/>
          <w:szCs w:val="28"/>
        </w:rPr>
        <w:tab/>
      </w:r>
      <w:r w:rsidR="00CB06F6" w:rsidRPr="006B0375">
        <w:rPr>
          <w:rFonts w:ascii="Times New Roman" w:hAnsi="Times New Roman"/>
          <w:sz w:val="28"/>
          <w:szCs w:val="28"/>
        </w:rPr>
        <w:t>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2F331D" w:rsidRPr="006B0375" w:rsidRDefault="000E6923" w:rsidP="006B03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0375">
        <w:rPr>
          <w:rFonts w:ascii="Times New Roman" w:hAnsi="Times New Roman"/>
          <w:sz w:val="28"/>
          <w:szCs w:val="28"/>
          <w:lang w:eastAsia="ru-RU"/>
        </w:rPr>
        <w:t>Победителем а</w:t>
      </w:r>
      <w:r w:rsidR="002F331D" w:rsidRPr="006B0375">
        <w:rPr>
          <w:rFonts w:ascii="Times New Roman" w:hAnsi="Times New Roman"/>
          <w:sz w:val="28"/>
          <w:szCs w:val="28"/>
          <w:lang w:eastAsia="ru-RU"/>
        </w:rPr>
        <w:t>укциона признается участник, предложивший наибольшую цену имущества.</w:t>
      </w:r>
    </w:p>
    <w:p w:rsidR="000E6923" w:rsidRPr="006B0375" w:rsidRDefault="002F331D" w:rsidP="006B037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375">
        <w:rPr>
          <w:rFonts w:ascii="Times New Roman" w:hAnsi="Times New Roman" w:cs="Times New Roman"/>
          <w:sz w:val="28"/>
          <w:szCs w:val="28"/>
        </w:rPr>
        <w:t xml:space="preserve">Ход проведения процедуры </w:t>
      </w:r>
      <w:r w:rsidR="000E6923" w:rsidRPr="006B0375">
        <w:rPr>
          <w:rFonts w:ascii="Times New Roman" w:hAnsi="Times New Roman" w:cs="Times New Roman"/>
          <w:sz w:val="28"/>
          <w:szCs w:val="28"/>
        </w:rPr>
        <w:t>а</w:t>
      </w:r>
      <w:r w:rsidRPr="006B0375">
        <w:rPr>
          <w:rFonts w:ascii="Times New Roman" w:hAnsi="Times New Roman" w:cs="Times New Roman"/>
          <w:sz w:val="28"/>
          <w:szCs w:val="28"/>
        </w:rPr>
        <w:t xml:space="preserve">укциона фиксируется </w:t>
      </w:r>
      <w:r w:rsidR="000E6923" w:rsidRPr="006B0375">
        <w:rPr>
          <w:rFonts w:ascii="Times New Roman" w:hAnsi="Times New Roman" w:cs="Times New Roman"/>
          <w:sz w:val="28"/>
          <w:szCs w:val="28"/>
        </w:rPr>
        <w:t>о</w:t>
      </w:r>
      <w:r w:rsidRPr="006B0375">
        <w:rPr>
          <w:rFonts w:ascii="Times New Roman" w:hAnsi="Times New Roman" w:cs="Times New Roman"/>
          <w:sz w:val="28"/>
          <w:szCs w:val="28"/>
        </w:rPr>
        <w:t>рганизатором в электронном журнале</w:t>
      </w:r>
      <w:r w:rsidR="00BB4587" w:rsidRPr="006B0375">
        <w:rPr>
          <w:rFonts w:ascii="Times New Roman" w:hAnsi="Times New Roman" w:cs="Times New Roman"/>
          <w:sz w:val="28"/>
          <w:szCs w:val="28"/>
        </w:rPr>
        <w:t>, который направляется п</w:t>
      </w:r>
      <w:r w:rsidRPr="006B0375">
        <w:rPr>
          <w:rFonts w:ascii="Times New Roman" w:hAnsi="Times New Roman" w:cs="Times New Roman"/>
          <w:sz w:val="28"/>
          <w:szCs w:val="28"/>
        </w:rPr>
        <w:t>родавцу в течение одного часа со времени завершения приема предложений о цене имущества для под</w:t>
      </w:r>
      <w:r w:rsidR="000E6923" w:rsidRPr="006B0375">
        <w:rPr>
          <w:rFonts w:ascii="Times New Roman" w:hAnsi="Times New Roman" w:cs="Times New Roman"/>
          <w:sz w:val="28"/>
          <w:szCs w:val="28"/>
        </w:rPr>
        <w:t>ведения итогов а</w:t>
      </w:r>
      <w:r w:rsidRPr="006B0375">
        <w:rPr>
          <w:rFonts w:ascii="Times New Roman" w:hAnsi="Times New Roman" w:cs="Times New Roman"/>
          <w:sz w:val="28"/>
          <w:szCs w:val="28"/>
        </w:rPr>
        <w:t xml:space="preserve">укциона путем оформления протокола об итогах </w:t>
      </w:r>
      <w:r w:rsidR="000E6923" w:rsidRPr="006B0375">
        <w:rPr>
          <w:rFonts w:ascii="Times New Roman" w:hAnsi="Times New Roman" w:cs="Times New Roman"/>
          <w:sz w:val="28"/>
          <w:szCs w:val="28"/>
        </w:rPr>
        <w:t>а</w:t>
      </w:r>
      <w:r w:rsidRPr="006B0375">
        <w:rPr>
          <w:rFonts w:ascii="Times New Roman" w:hAnsi="Times New Roman" w:cs="Times New Roman"/>
          <w:sz w:val="28"/>
          <w:szCs w:val="28"/>
        </w:rPr>
        <w:t>укциона.</w:t>
      </w:r>
    </w:p>
    <w:p w:rsidR="002F331D" w:rsidRPr="006B0375" w:rsidRDefault="008121B6" w:rsidP="006B037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B0375">
        <w:rPr>
          <w:rFonts w:ascii="Times New Roman" w:hAnsi="Times New Roman"/>
          <w:sz w:val="28"/>
          <w:szCs w:val="28"/>
          <w:lang w:eastAsia="ru-RU"/>
        </w:rPr>
        <w:t xml:space="preserve">Процедура </w:t>
      </w:r>
      <w:r w:rsidR="000E6923" w:rsidRPr="006B0375">
        <w:rPr>
          <w:rFonts w:ascii="Times New Roman" w:hAnsi="Times New Roman"/>
          <w:sz w:val="28"/>
          <w:szCs w:val="28"/>
          <w:lang w:eastAsia="ru-RU"/>
        </w:rPr>
        <w:t>а</w:t>
      </w:r>
      <w:r w:rsidR="002F331D" w:rsidRPr="006B0375">
        <w:rPr>
          <w:rFonts w:ascii="Times New Roman" w:hAnsi="Times New Roman"/>
          <w:sz w:val="28"/>
          <w:szCs w:val="28"/>
          <w:lang w:eastAsia="ru-RU"/>
        </w:rPr>
        <w:t xml:space="preserve">укциона считается завершенной со времени подписания </w:t>
      </w:r>
      <w:r w:rsidR="00D53C32" w:rsidRPr="006B0375">
        <w:rPr>
          <w:rFonts w:ascii="Times New Roman" w:hAnsi="Times New Roman"/>
          <w:sz w:val="28"/>
          <w:szCs w:val="28"/>
          <w:lang w:eastAsia="ru-RU"/>
        </w:rPr>
        <w:t>п</w:t>
      </w:r>
      <w:r w:rsidR="002F331D" w:rsidRPr="006B0375">
        <w:rPr>
          <w:rFonts w:ascii="Times New Roman" w:hAnsi="Times New Roman"/>
          <w:sz w:val="28"/>
          <w:szCs w:val="28"/>
          <w:lang w:eastAsia="ru-RU"/>
        </w:rPr>
        <w:t xml:space="preserve">родавцом протокола об итогах аукциона. </w:t>
      </w:r>
    </w:p>
    <w:p w:rsidR="002F331D" w:rsidRPr="006B0375" w:rsidRDefault="002F331D" w:rsidP="006B03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375">
        <w:rPr>
          <w:rFonts w:ascii="Times New Roman" w:hAnsi="Times New Roman"/>
          <w:sz w:val="28"/>
          <w:szCs w:val="28"/>
        </w:rPr>
        <w:t>Аукцион признается несостоявшимся в следующих случаях:</w:t>
      </w:r>
    </w:p>
    <w:p w:rsidR="002F331D" w:rsidRPr="006B0375" w:rsidRDefault="002F331D" w:rsidP="006B0375">
      <w:pPr>
        <w:pStyle w:val="TextBasTxt"/>
        <w:tabs>
          <w:tab w:val="left" w:pos="993"/>
        </w:tabs>
        <w:ind w:firstLine="709"/>
        <w:rPr>
          <w:sz w:val="28"/>
          <w:szCs w:val="28"/>
        </w:rPr>
      </w:pPr>
      <w:r w:rsidRPr="006B0375">
        <w:rPr>
          <w:sz w:val="28"/>
          <w:szCs w:val="28"/>
        </w:rPr>
        <w:t>-</w:t>
      </w:r>
      <w:r w:rsidR="009F3F5F" w:rsidRPr="006B0375">
        <w:rPr>
          <w:sz w:val="28"/>
          <w:szCs w:val="28"/>
        </w:rPr>
        <w:tab/>
      </w:r>
      <w:r w:rsidRPr="006B0375">
        <w:rPr>
          <w:sz w:val="28"/>
          <w:szCs w:val="28"/>
        </w:rPr>
        <w:t xml:space="preserve">не было подано ни одной заявки на участие либо ни один из </w:t>
      </w:r>
      <w:r w:rsidR="00FA3FBC" w:rsidRPr="006B0375">
        <w:rPr>
          <w:sz w:val="28"/>
          <w:szCs w:val="28"/>
        </w:rPr>
        <w:t xml:space="preserve">Претендентов </w:t>
      </w:r>
      <w:r w:rsidRPr="006B0375">
        <w:rPr>
          <w:sz w:val="28"/>
          <w:szCs w:val="28"/>
        </w:rPr>
        <w:t>не признан участником;</w:t>
      </w:r>
    </w:p>
    <w:p w:rsidR="002F331D" w:rsidRPr="006B0375" w:rsidRDefault="002F331D" w:rsidP="006B0375">
      <w:pPr>
        <w:pStyle w:val="TextBasTxt"/>
        <w:tabs>
          <w:tab w:val="left" w:pos="993"/>
        </w:tabs>
        <w:ind w:firstLine="709"/>
        <w:rPr>
          <w:sz w:val="28"/>
          <w:szCs w:val="28"/>
        </w:rPr>
      </w:pPr>
      <w:r w:rsidRPr="006B0375">
        <w:rPr>
          <w:sz w:val="28"/>
          <w:szCs w:val="28"/>
        </w:rPr>
        <w:t>-</w:t>
      </w:r>
      <w:r w:rsidR="009F3F5F" w:rsidRPr="006B0375">
        <w:rPr>
          <w:sz w:val="28"/>
          <w:szCs w:val="28"/>
        </w:rPr>
        <w:tab/>
      </w:r>
      <w:r w:rsidRPr="006B0375">
        <w:rPr>
          <w:sz w:val="28"/>
          <w:szCs w:val="28"/>
        </w:rPr>
        <w:t>принято реш</w:t>
      </w:r>
      <w:r w:rsidR="000E6923" w:rsidRPr="006B0375">
        <w:rPr>
          <w:sz w:val="28"/>
          <w:szCs w:val="28"/>
        </w:rPr>
        <w:t xml:space="preserve">ение о признании только одного </w:t>
      </w:r>
      <w:r w:rsidR="00FA3FBC" w:rsidRPr="006B0375">
        <w:rPr>
          <w:sz w:val="28"/>
          <w:szCs w:val="28"/>
        </w:rPr>
        <w:t xml:space="preserve">Претендента </w:t>
      </w:r>
      <w:r w:rsidRPr="006B0375">
        <w:rPr>
          <w:sz w:val="28"/>
          <w:szCs w:val="28"/>
        </w:rPr>
        <w:t>участником;</w:t>
      </w:r>
    </w:p>
    <w:p w:rsidR="002F331D" w:rsidRPr="006B0375" w:rsidRDefault="009F3F5F" w:rsidP="006B0375">
      <w:pPr>
        <w:pStyle w:val="TextBasTxt"/>
        <w:tabs>
          <w:tab w:val="left" w:pos="993"/>
        </w:tabs>
        <w:ind w:firstLine="709"/>
        <w:rPr>
          <w:sz w:val="28"/>
          <w:szCs w:val="28"/>
        </w:rPr>
      </w:pPr>
      <w:r w:rsidRPr="006B0375">
        <w:rPr>
          <w:sz w:val="28"/>
          <w:szCs w:val="28"/>
        </w:rPr>
        <w:t>-</w:t>
      </w:r>
      <w:r w:rsidRPr="006B0375">
        <w:rPr>
          <w:sz w:val="28"/>
          <w:szCs w:val="28"/>
        </w:rPr>
        <w:tab/>
      </w:r>
      <w:r w:rsidR="002F331D" w:rsidRPr="006B0375">
        <w:rPr>
          <w:sz w:val="28"/>
          <w:szCs w:val="28"/>
        </w:rPr>
        <w:t>ни один из участников не сделал предложение о начальной цене имущества.</w:t>
      </w:r>
    </w:p>
    <w:p w:rsidR="002F331D" w:rsidRPr="006B0375" w:rsidRDefault="000E6923" w:rsidP="006B0375">
      <w:pPr>
        <w:pStyle w:val="TextBasTxt"/>
        <w:ind w:firstLine="709"/>
        <w:rPr>
          <w:sz w:val="28"/>
          <w:szCs w:val="28"/>
        </w:rPr>
      </w:pPr>
      <w:r w:rsidRPr="006B0375">
        <w:rPr>
          <w:sz w:val="28"/>
          <w:szCs w:val="28"/>
        </w:rPr>
        <w:t>Решение о признан</w:t>
      </w:r>
      <w:proofErr w:type="gramStart"/>
      <w:r w:rsidRPr="006B0375">
        <w:rPr>
          <w:sz w:val="28"/>
          <w:szCs w:val="28"/>
        </w:rPr>
        <w:t>ии а</w:t>
      </w:r>
      <w:r w:rsidR="002F331D" w:rsidRPr="006B0375">
        <w:rPr>
          <w:sz w:val="28"/>
          <w:szCs w:val="28"/>
        </w:rPr>
        <w:t>у</w:t>
      </w:r>
      <w:proofErr w:type="gramEnd"/>
      <w:r w:rsidR="002F331D" w:rsidRPr="006B0375">
        <w:rPr>
          <w:sz w:val="28"/>
          <w:szCs w:val="28"/>
        </w:rPr>
        <w:t>кциона несостоявшимся оформляется протоколом об итогах аукциона.</w:t>
      </w:r>
    </w:p>
    <w:p w:rsidR="002F331D" w:rsidRPr="006B0375" w:rsidRDefault="002F331D" w:rsidP="006B0375">
      <w:pPr>
        <w:pStyle w:val="TextBasTxt"/>
        <w:ind w:firstLine="709"/>
        <w:rPr>
          <w:sz w:val="28"/>
          <w:szCs w:val="28"/>
        </w:rPr>
      </w:pPr>
      <w:r w:rsidRPr="006B0375">
        <w:rPr>
          <w:sz w:val="28"/>
          <w:szCs w:val="28"/>
        </w:rPr>
        <w:t xml:space="preserve">В течение одного часа со времени подписания протокола об итогах </w:t>
      </w:r>
      <w:r w:rsidR="000E6923" w:rsidRPr="006B0375">
        <w:rPr>
          <w:sz w:val="28"/>
          <w:szCs w:val="28"/>
        </w:rPr>
        <w:t>а</w:t>
      </w:r>
      <w:r w:rsidRPr="006B0375">
        <w:rPr>
          <w:sz w:val="28"/>
          <w:szCs w:val="28"/>
        </w:rPr>
        <w:t xml:space="preserve">укциона победителю направляется уведомление о признании его победителем с </w:t>
      </w:r>
      <w:r w:rsidRPr="006B0375">
        <w:rPr>
          <w:sz w:val="28"/>
          <w:szCs w:val="28"/>
        </w:rPr>
        <w:lastRenderedPageBreak/>
        <w:t>приложением данного протокола, а также размещается в открытой части электронной площадки следующая информация:</w:t>
      </w:r>
    </w:p>
    <w:p w:rsidR="002F331D" w:rsidRPr="006B0375" w:rsidRDefault="002F331D" w:rsidP="006B0375">
      <w:pPr>
        <w:pStyle w:val="TextBasTxt"/>
        <w:tabs>
          <w:tab w:val="left" w:pos="993"/>
        </w:tabs>
        <w:ind w:firstLine="709"/>
        <w:rPr>
          <w:sz w:val="28"/>
          <w:szCs w:val="28"/>
        </w:rPr>
      </w:pPr>
      <w:r w:rsidRPr="006B0375">
        <w:rPr>
          <w:sz w:val="28"/>
          <w:szCs w:val="28"/>
        </w:rPr>
        <w:t>-</w:t>
      </w:r>
      <w:r w:rsidR="009F3F5F" w:rsidRPr="006B0375">
        <w:rPr>
          <w:sz w:val="28"/>
          <w:szCs w:val="28"/>
        </w:rPr>
        <w:tab/>
      </w:r>
      <w:r w:rsidRPr="006B0375">
        <w:rPr>
          <w:sz w:val="28"/>
          <w:szCs w:val="28"/>
        </w:rPr>
        <w:t>наименование имущества и иные позволяющие его индивидуализировать сведения;</w:t>
      </w:r>
    </w:p>
    <w:p w:rsidR="002F331D" w:rsidRPr="006B0375" w:rsidRDefault="009F3F5F" w:rsidP="006B0375">
      <w:pPr>
        <w:pStyle w:val="TextBasTxt"/>
        <w:tabs>
          <w:tab w:val="left" w:pos="993"/>
        </w:tabs>
        <w:ind w:firstLine="709"/>
        <w:rPr>
          <w:sz w:val="28"/>
          <w:szCs w:val="28"/>
        </w:rPr>
      </w:pPr>
      <w:r w:rsidRPr="006B0375">
        <w:rPr>
          <w:sz w:val="28"/>
          <w:szCs w:val="28"/>
        </w:rPr>
        <w:t>-</w:t>
      </w:r>
      <w:r w:rsidRPr="006B0375">
        <w:rPr>
          <w:sz w:val="28"/>
          <w:szCs w:val="28"/>
        </w:rPr>
        <w:tab/>
      </w:r>
      <w:r w:rsidR="002F331D" w:rsidRPr="006B0375">
        <w:rPr>
          <w:sz w:val="28"/>
          <w:szCs w:val="28"/>
        </w:rPr>
        <w:t>цена сделки;</w:t>
      </w:r>
    </w:p>
    <w:p w:rsidR="000E4B10" w:rsidRPr="006B0375" w:rsidRDefault="009F3F5F" w:rsidP="006B0375">
      <w:pPr>
        <w:pStyle w:val="TextBasTxt"/>
        <w:tabs>
          <w:tab w:val="left" w:pos="993"/>
        </w:tabs>
        <w:ind w:firstLine="709"/>
        <w:rPr>
          <w:b/>
          <w:sz w:val="28"/>
          <w:szCs w:val="28"/>
        </w:rPr>
      </w:pPr>
      <w:r w:rsidRPr="006B0375">
        <w:rPr>
          <w:sz w:val="28"/>
          <w:szCs w:val="28"/>
        </w:rPr>
        <w:t>-</w:t>
      </w:r>
      <w:r w:rsidRPr="006B0375">
        <w:rPr>
          <w:sz w:val="28"/>
          <w:szCs w:val="28"/>
        </w:rPr>
        <w:tab/>
      </w:r>
      <w:r w:rsidR="002F331D" w:rsidRPr="006B0375">
        <w:rPr>
          <w:sz w:val="28"/>
          <w:szCs w:val="28"/>
        </w:rPr>
        <w:t>фамилия, имя, отчество физического лица или на</w:t>
      </w:r>
      <w:r w:rsidR="000E6923" w:rsidRPr="006B0375">
        <w:rPr>
          <w:sz w:val="28"/>
          <w:szCs w:val="28"/>
        </w:rPr>
        <w:t>именовани</w:t>
      </w:r>
      <w:r w:rsidR="001373E0" w:rsidRPr="006B0375">
        <w:rPr>
          <w:sz w:val="28"/>
          <w:szCs w:val="28"/>
        </w:rPr>
        <w:t>е</w:t>
      </w:r>
      <w:r w:rsidR="000E6923" w:rsidRPr="006B0375">
        <w:rPr>
          <w:sz w:val="28"/>
          <w:szCs w:val="28"/>
        </w:rPr>
        <w:t xml:space="preserve"> юридического лица – п</w:t>
      </w:r>
      <w:r w:rsidR="002F331D" w:rsidRPr="006B0375">
        <w:rPr>
          <w:sz w:val="28"/>
          <w:szCs w:val="28"/>
        </w:rPr>
        <w:t>обедителя.</w:t>
      </w:r>
    </w:p>
    <w:p w:rsidR="000E4B10" w:rsidRPr="006B0375" w:rsidRDefault="000E4B10" w:rsidP="006B0375">
      <w:pPr>
        <w:pStyle w:val="TextBasTxt"/>
        <w:ind w:firstLine="709"/>
        <w:rPr>
          <w:b/>
          <w:sz w:val="28"/>
          <w:szCs w:val="28"/>
        </w:rPr>
      </w:pPr>
    </w:p>
    <w:p w:rsidR="000E4B10" w:rsidRPr="006B0375" w:rsidRDefault="000E4B10" w:rsidP="006B0375">
      <w:pPr>
        <w:pStyle w:val="TextBasTxt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6B0375">
        <w:rPr>
          <w:b/>
          <w:sz w:val="28"/>
          <w:szCs w:val="28"/>
        </w:rPr>
        <w:t>Срок заключения договора купли-продажи</w:t>
      </w:r>
      <w:r w:rsidR="00307D20" w:rsidRPr="006B0375">
        <w:rPr>
          <w:b/>
          <w:sz w:val="28"/>
          <w:szCs w:val="28"/>
        </w:rPr>
        <w:t>,</w:t>
      </w:r>
    </w:p>
    <w:p w:rsidR="000E4B10" w:rsidRPr="006B0375" w:rsidRDefault="00AA2585" w:rsidP="006B0375">
      <w:pPr>
        <w:pStyle w:val="TextBasTx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оплата приобретенного имущества</w:t>
      </w:r>
    </w:p>
    <w:p w:rsidR="000A6B0C" w:rsidRPr="006B0375" w:rsidRDefault="000A6B0C" w:rsidP="006B0375">
      <w:pPr>
        <w:pStyle w:val="TextBasTxt"/>
        <w:ind w:firstLine="709"/>
        <w:rPr>
          <w:sz w:val="28"/>
          <w:szCs w:val="28"/>
        </w:rPr>
      </w:pPr>
      <w:r w:rsidRPr="006B0375">
        <w:rPr>
          <w:rFonts w:eastAsia="Times New Roman"/>
          <w:sz w:val="28"/>
          <w:szCs w:val="28"/>
          <w:lang w:eastAsia="en-US"/>
        </w:rPr>
        <w:t xml:space="preserve">Договор купли-продажи имущества </w:t>
      </w:r>
      <w:r w:rsidR="00CF4FEC" w:rsidRPr="006B0375">
        <w:rPr>
          <w:rFonts w:eastAsia="Times New Roman"/>
          <w:sz w:val="28"/>
          <w:szCs w:val="28"/>
          <w:lang w:eastAsia="en-US"/>
        </w:rPr>
        <w:t>(Приложени</w:t>
      </w:r>
      <w:r w:rsidR="00E32176" w:rsidRPr="006B0375">
        <w:rPr>
          <w:rFonts w:eastAsia="Times New Roman"/>
          <w:sz w:val="28"/>
          <w:szCs w:val="28"/>
          <w:lang w:eastAsia="en-US"/>
        </w:rPr>
        <w:t>е</w:t>
      </w:r>
      <w:r w:rsidR="00CF4FEC" w:rsidRPr="006B0375">
        <w:rPr>
          <w:rFonts w:eastAsia="Times New Roman"/>
          <w:sz w:val="28"/>
          <w:szCs w:val="28"/>
          <w:lang w:eastAsia="en-US"/>
        </w:rPr>
        <w:t xml:space="preserve"> 2 </w:t>
      </w:r>
      <w:r w:rsidRPr="006B0375">
        <w:rPr>
          <w:rFonts w:eastAsia="Times New Roman"/>
          <w:bCs/>
          <w:sz w:val="28"/>
          <w:szCs w:val="28"/>
          <w:lang w:eastAsia="en-US"/>
        </w:rPr>
        <w:t xml:space="preserve">к </w:t>
      </w:r>
      <w:r w:rsidR="00992357" w:rsidRPr="006B0375">
        <w:rPr>
          <w:rFonts w:eastAsia="Times New Roman"/>
          <w:bCs/>
          <w:sz w:val="28"/>
          <w:szCs w:val="28"/>
          <w:lang w:eastAsia="en-US"/>
        </w:rPr>
        <w:t>информационному сообщению о проведен</w:t>
      </w:r>
      <w:proofErr w:type="gramStart"/>
      <w:r w:rsidR="00992357" w:rsidRPr="006B0375">
        <w:rPr>
          <w:rFonts w:eastAsia="Times New Roman"/>
          <w:bCs/>
          <w:sz w:val="28"/>
          <w:szCs w:val="28"/>
          <w:lang w:eastAsia="en-US"/>
        </w:rPr>
        <w:t xml:space="preserve">ии </w:t>
      </w:r>
      <w:r w:rsidRPr="006B0375">
        <w:rPr>
          <w:rFonts w:eastAsia="Times New Roman"/>
          <w:bCs/>
          <w:sz w:val="28"/>
          <w:szCs w:val="28"/>
          <w:lang w:eastAsia="en-US"/>
        </w:rPr>
        <w:t>ау</w:t>
      </w:r>
      <w:proofErr w:type="gramEnd"/>
      <w:r w:rsidRPr="006B0375">
        <w:rPr>
          <w:rFonts w:eastAsia="Times New Roman"/>
          <w:bCs/>
          <w:sz w:val="28"/>
          <w:szCs w:val="28"/>
          <w:lang w:eastAsia="en-US"/>
        </w:rPr>
        <w:t>кцион</w:t>
      </w:r>
      <w:r w:rsidR="00992357" w:rsidRPr="006B0375">
        <w:rPr>
          <w:rFonts w:eastAsia="Times New Roman"/>
          <w:bCs/>
          <w:sz w:val="28"/>
          <w:szCs w:val="28"/>
          <w:lang w:eastAsia="en-US"/>
        </w:rPr>
        <w:t>а</w:t>
      </w:r>
      <w:r w:rsidRPr="006B0375">
        <w:rPr>
          <w:rFonts w:eastAsia="Times New Roman"/>
          <w:bCs/>
          <w:sz w:val="28"/>
          <w:szCs w:val="28"/>
          <w:lang w:eastAsia="en-US"/>
        </w:rPr>
        <w:t>)</w:t>
      </w:r>
      <w:r w:rsidRPr="006B0375">
        <w:rPr>
          <w:rFonts w:eastAsia="Times New Roman"/>
          <w:sz w:val="28"/>
          <w:szCs w:val="28"/>
          <w:lang w:eastAsia="en-US"/>
        </w:rPr>
        <w:t>, заключается между продавцом и п</w:t>
      </w:r>
      <w:r w:rsidR="00307D20" w:rsidRPr="006B0375">
        <w:rPr>
          <w:rFonts w:eastAsia="Times New Roman"/>
          <w:sz w:val="28"/>
          <w:szCs w:val="28"/>
          <w:lang w:eastAsia="en-US"/>
        </w:rPr>
        <w:t>обедителем а</w:t>
      </w:r>
      <w:r w:rsidRPr="006B0375">
        <w:rPr>
          <w:rFonts w:eastAsia="Times New Roman"/>
          <w:sz w:val="28"/>
          <w:szCs w:val="28"/>
          <w:lang w:eastAsia="en-US"/>
        </w:rPr>
        <w:t>укциона в соответствии с Гражданским кодексом Российской Федерации, Законом в течение 5 (пяти)</w:t>
      </w:r>
      <w:r w:rsidRPr="006B0375">
        <w:rPr>
          <w:sz w:val="28"/>
          <w:szCs w:val="28"/>
        </w:rPr>
        <w:t xml:space="preserve"> рабочих дней со дня подведения итогов аукциона.</w:t>
      </w:r>
    </w:p>
    <w:p w:rsidR="00307D20" w:rsidRPr="006B0375" w:rsidRDefault="00307D20" w:rsidP="006B0375">
      <w:pPr>
        <w:pStyle w:val="TextBasTxt"/>
        <w:ind w:firstLine="709"/>
        <w:rPr>
          <w:sz w:val="28"/>
          <w:szCs w:val="28"/>
          <w:shd w:val="clear" w:color="auto" w:fill="FFFFFF"/>
        </w:rPr>
      </w:pPr>
      <w:r w:rsidRPr="006B0375">
        <w:rPr>
          <w:sz w:val="28"/>
          <w:szCs w:val="28"/>
          <w:shd w:val="clear" w:color="auto" w:fill="FFFFFF"/>
        </w:rPr>
        <w:t>Договор купли-продажи имущества заключается в простой письменной форме по месту нахождения продавца.</w:t>
      </w:r>
    </w:p>
    <w:p w:rsidR="00307D20" w:rsidRPr="006B0375" w:rsidRDefault="00307D20" w:rsidP="006B0375">
      <w:pPr>
        <w:pStyle w:val="TextBasTxt"/>
        <w:ind w:firstLine="709"/>
        <w:rPr>
          <w:sz w:val="28"/>
          <w:szCs w:val="28"/>
          <w:shd w:val="clear" w:color="auto" w:fill="FFFFFF"/>
        </w:rPr>
      </w:pPr>
      <w:r w:rsidRPr="006B0375">
        <w:rPr>
          <w:rFonts w:eastAsia="Times New Roman"/>
          <w:sz w:val="28"/>
          <w:szCs w:val="28"/>
          <w:lang w:eastAsia="en-US"/>
        </w:rPr>
        <w:t xml:space="preserve">При уклонении или отказе победителя аукциона от заключения в установленный срок договора купли-продажи имущества результаты </w:t>
      </w:r>
      <w:r w:rsidR="00FC157A">
        <w:rPr>
          <w:rFonts w:eastAsia="Times New Roman"/>
          <w:sz w:val="28"/>
          <w:szCs w:val="28"/>
          <w:lang w:eastAsia="en-US"/>
        </w:rPr>
        <w:t>а</w:t>
      </w:r>
      <w:r w:rsidRPr="006B0375">
        <w:rPr>
          <w:rFonts w:eastAsia="Times New Roman"/>
          <w:sz w:val="28"/>
          <w:szCs w:val="28"/>
          <w:lang w:eastAsia="en-US"/>
        </w:rPr>
        <w:t>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4A676D" w:rsidRPr="006B0375" w:rsidRDefault="004A676D" w:rsidP="006B0375">
      <w:pPr>
        <w:pStyle w:val="TextBasTxt"/>
        <w:ind w:firstLine="709"/>
        <w:rPr>
          <w:sz w:val="28"/>
          <w:szCs w:val="28"/>
        </w:rPr>
      </w:pPr>
      <w:r w:rsidRPr="006B0375">
        <w:rPr>
          <w:sz w:val="28"/>
          <w:szCs w:val="28"/>
        </w:rPr>
        <w:t xml:space="preserve">Оплата приобретенного на </w:t>
      </w:r>
      <w:r w:rsidR="00307D20" w:rsidRPr="006B0375">
        <w:rPr>
          <w:sz w:val="28"/>
          <w:szCs w:val="28"/>
        </w:rPr>
        <w:t>а</w:t>
      </w:r>
      <w:r w:rsidRPr="006B0375">
        <w:rPr>
          <w:sz w:val="28"/>
          <w:szCs w:val="28"/>
        </w:rPr>
        <w:t>укционе имущества производится п</w:t>
      </w:r>
      <w:r w:rsidR="00307D20" w:rsidRPr="006B0375">
        <w:rPr>
          <w:sz w:val="28"/>
          <w:szCs w:val="28"/>
        </w:rPr>
        <w:t>обедителем а</w:t>
      </w:r>
      <w:r w:rsidRPr="006B0375">
        <w:rPr>
          <w:sz w:val="28"/>
          <w:szCs w:val="28"/>
        </w:rPr>
        <w:t xml:space="preserve">укциона </w:t>
      </w:r>
      <w:r w:rsidRPr="006B0375">
        <w:rPr>
          <w:rFonts w:eastAsia="Times New Roman"/>
          <w:sz w:val="28"/>
          <w:szCs w:val="28"/>
          <w:lang w:eastAsia="en-US"/>
        </w:rPr>
        <w:t>единовременно</w:t>
      </w:r>
      <w:r w:rsidRPr="006B0375">
        <w:rPr>
          <w:sz w:val="28"/>
          <w:szCs w:val="28"/>
        </w:rPr>
        <w:t xml:space="preserve"> в соответствии с договором купли-продажи в размере и сроки, указанные в договоре купли-продажи имущества. </w:t>
      </w:r>
    </w:p>
    <w:p w:rsidR="006F5743" w:rsidRPr="006B0375" w:rsidRDefault="00295B22" w:rsidP="006B03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 w:bidi="ru-RU"/>
        </w:rPr>
      </w:pPr>
      <w:r w:rsidRPr="006B0375">
        <w:rPr>
          <w:rFonts w:ascii="Times New Roman" w:hAnsi="Times New Roman"/>
          <w:sz w:val="28"/>
          <w:szCs w:val="28"/>
        </w:rPr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</w:t>
      </w:r>
      <w:r w:rsidR="001373E0" w:rsidRPr="006B0375">
        <w:rPr>
          <w:rFonts w:ascii="Times New Roman" w:hAnsi="Times New Roman"/>
          <w:sz w:val="28"/>
          <w:szCs w:val="28"/>
        </w:rPr>
        <w:t>ь</w:t>
      </w:r>
      <w:r w:rsidRPr="006B0375">
        <w:rPr>
          <w:rFonts w:ascii="Times New Roman" w:hAnsi="Times New Roman"/>
          <w:sz w:val="28"/>
          <w:szCs w:val="28"/>
        </w:rPr>
        <w:t>) календарных дней после дня оплаты имущества.</w:t>
      </w:r>
      <w:r w:rsidRPr="006B0375">
        <w:rPr>
          <w:rFonts w:ascii="Times New Roman" w:hAnsi="Times New Roman"/>
          <w:b/>
          <w:sz w:val="28"/>
          <w:szCs w:val="28"/>
        </w:rPr>
        <w:t xml:space="preserve"> </w:t>
      </w:r>
    </w:p>
    <w:p w:rsidR="00E636A6" w:rsidRPr="006B0375" w:rsidRDefault="00E636A6" w:rsidP="006B03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E636A6" w:rsidRPr="006B0375" w:rsidSect="00A51CF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567A9"/>
    <w:multiLevelType w:val="hybridMultilevel"/>
    <w:tmpl w:val="32DA28B4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>
    <w:nsid w:val="2BEA5A9A"/>
    <w:multiLevelType w:val="hybridMultilevel"/>
    <w:tmpl w:val="C9A42360"/>
    <w:lvl w:ilvl="0" w:tplc="6C3803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28C19EE"/>
    <w:multiLevelType w:val="hybridMultilevel"/>
    <w:tmpl w:val="F3024742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6FB"/>
    <w:rsid w:val="00003AD6"/>
    <w:rsid w:val="000137FE"/>
    <w:rsid w:val="00032D12"/>
    <w:rsid w:val="00041CF1"/>
    <w:rsid w:val="00050ADC"/>
    <w:rsid w:val="000628DC"/>
    <w:rsid w:val="00065C8B"/>
    <w:rsid w:val="0007101A"/>
    <w:rsid w:val="0007197B"/>
    <w:rsid w:val="00084F26"/>
    <w:rsid w:val="00090154"/>
    <w:rsid w:val="00090830"/>
    <w:rsid w:val="000928CB"/>
    <w:rsid w:val="00092A76"/>
    <w:rsid w:val="00094CFE"/>
    <w:rsid w:val="000973C4"/>
    <w:rsid w:val="000A615C"/>
    <w:rsid w:val="000A643D"/>
    <w:rsid w:val="000A6B0C"/>
    <w:rsid w:val="000B3DDD"/>
    <w:rsid w:val="000D51E2"/>
    <w:rsid w:val="000E4B10"/>
    <w:rsid w:val="000E67CF"/>
    <w:rsid w:val="000E6923"/>
    <w:rsid w:val="000E6BA6"/>
    <w:rsid w:val="000F478F"/>
    <w:rsid w:val="001120D8"/>
    <w:rsid w:val="00123378"/>
    <w:rsid w:val="00124CE2"/>
    <w:rsid w:val="00127893"/>
    <w:rsid w:val="00132FB7"/>
    <w:rsid w:val="00136142"/>
    <w:rsid w:val="001373E0"/>
    <w:rsid w:val="00141531"/>
    <w:rsid w:val="001432F9"/>
    <w:rsid w:val="001534F4"/>
    <w:rsid w:val="00170646"/>
    <w:rsid w:val="0017183B"/>
    <w:rsid w:val="00175493"/>
    <w:rsid w:val="001937B4"/>
    <w:rsid w:val="00196496"/>
    <w:rsid w:val="001A2397"/>
    <w:rsid w:val="001B2B86"/>
    <w:rsid w:val="001B3BFA"/>
    <w:rsid w:val="001B71C8"/>
    <w:rsid w:val="001C44BA"/>
    <w:rsid w:val="001D5D08"/>
    <w:rsid w:val="001F246D"/>
    <w:rsid w:val="00200694"/>
    <w:rsid w:val="00200773"/>
    <w:rsid w:val="002200C1"/>
    <w:rsid w:val="00221C87"/>
    <w:rsid w:val="00240927"/>
    <w:rsid w:val="002446AF"/>
    <w:rsid w:val="00245B6B"/>
    <w:rsid w:val="00255DAA"/>
    <w:rsid w:val="002623C3"/>
    <w:rsid w:val="00275E29"/>
    <w:rsid w:val="00290FC3"/>
    <w:rsid w:val="0029185C"/>
    <w:rsid w:val="00295B22"/>
    <w:rsid w:val="002A1574"/>
    <w:rsid w:val="002A7092"/>
    <w:rsid w:val="002C4D65"/>
    <w:rsid w:val="002D1A3E"/>
    <w:rsid w:val="002D28EE"/>
    <w:rsid w:val="002E2AC8"/>
    <w:rsid w:val="002F331D"/>
    <w:rsid w:val="002F407D"/>
    <w:rsid w:val="003013D4"/>
    <w:rsid w:val="00307D20"/>
    <w:rsid w:val="003204E7"/>
    <w:rsid w:val="00324B96"/>
    <w:rsid w:val="003335E0"/>
    <w:rsid w:val="00335DC4"/>
    <w:rsid w:val="00336122"/>
    <w:rsid w:val="0034593D"/>
    <w:rsid w:val="003552D3"/>
    <w:rsid w:val="00357173"/>
    <w:rsid w:val="003573C0"/>
    <w:rsid w:val="00360694"/>
    <w:rsid w:val="00366705"/>
    <w:rsid w:val="00372334"/>
    <w:rsid w:val="00377540"/>
    <w:rsid w:val="003775E2"/>
    <w:rsid w:val="00377A36"/>
    <w:rsid w:val="0038607F"/>
    <w:rsid w:val="003A0A45"/>
    <w:rsid w:val="003A3040"/>
    <w:rsid w:val="003A3BF7"/>
    <w:rsid w:val="003B04A8"/>
    <w:rsid w:val="003B1FE5"/>
    <w:rsid w:val="003B35F7"/>
    <w:rsid w:val="003C21D2"/>
    <w:rsid w:val="003C357D"/>
    <w:rsid w:val="003C417C"/>
    <w:rsid w:val="003C72D1"/>
    <w:rsid w:val="003D2EE2"/>
    <w:rsid w:val="003E2EBB"/>
    <w:rsid w:val="003E4861"/>
    <w:rsid w:val="003E59EE"/>
    <w:rsid w:val="003F5702"/>
    <w:rsid w:val="004072EF"/>
    <w:rsid w:val="004149FA"/>
    <w:rsid w:val="00416D30"/>
    <w:rsid w:val="0041715F"/>
    <w:rsid w:val="00417B73"/>
    <w:rsid w:val="00423111"/>
    <w:rsid w:val="004304EB"/>
    <w:rsid w:val="004366A7"/>
    <w:rsid w:val="004368CE"/>
    <w:rsid w:val="004378FE"/>
    <w:rsid w:val="00444470"/>
    <w:rsid w:val="00446219"/>
    <w:rsid w:val="00451E80"/>
    <w:rsid w:val="00462505"/>
    <w:rsid w:val="0046266B"/>
    <w:rsid w:val="00470595"/>
    <w:rsid w:val="00471D3E"/>
    <w:rsid w:val="00475BF9"/>
    <w:rsid w:val="00476A47"/>
    <w:rsid w:val="004847FE"/>
    <w:rsid w:val="00485E4D"/>
    <w:rsid w:val="00486ADF"/>
    <w:rsid w:val="004907D4"/>
    <w:rsid w:val="00490AD2"/>
    <w:rsid w:val="00494A89"/>
    <w:rsid w:val="00494B96"/>
    <w:rsid w:val="004A03F6"/>
    <w:rsid w:val="004A0BB1"/>
    <w:rsid w:val="004A1C02"/>
    <w:rsid w:val="004A676D"/>
    <w:rsid w:val="004B0F2F"/>
    <w:rsid w:val="004B371E"/>
    <w:rsid w:val="004B44F6"/>
    <w:rsid w:val="004B4F13"/>
    <w:rsid w:val="004B54B6"/>
    <w:rsid w:val="004D2CF2"/>
    <w:rsid w:val="004F40AD"/>
    <w:rsid w:val="004F5616"/>
    <w:rsid w:val="004F7702"/>
    <w:rsid w:val="00505554"/>
    <w:rsid w:val="00511EAC"/>
    <w:rsid w:val="005163A4"/>
    <w:rsid w:val="00516F7C"/>
    <w:rsid w:val="0052170A"/>
    <w:rsid w:val="00523CCB"/>
    <w:rsid w:val="00524B0F"/>
    <w:rsid w:val="005255B4"/>
    <w:rsid w:val="00527B04"/>
    <w:rsid w:val="0054235E"/>
    <w:rsid w:val="005423B3"/>
    <w:rsid w:val="00543A3E"/>
    <w:rsid w:val="005640D5"/>
    <w:rsid w:val="00585F07"/>
    <w:rsid w:val="00592709"/>
    <w:rsid w:val="00597FC3"/>
    <w:rsid w:val="005B0CC7"/>
    <w:rsid w:val="005B62A1"/>
    <w:rsid w:val="005C441D"/>
    <w:rsid w:val="005C6817"/>
    <w:rsid w:val="005D30DD"/>
    <w:rsid w:val="005E0147"/>
    <w:rsid w:val="005E08E9"/>
    <w:rsid w:val="005F3254"/>
    <w:rsid w:val="006006F8"/>
    <w:rsid w:val="00602945"/>
    <w:rsid w:val="00620E7C"/>
    <w:rsid w:val="006226D1"/>
    <w:rsid w:val="0064011E"/>
    <w:rsid w:val="00675E9D"/>
    <w:rsid w:val="006771DF"/>
    <w:rsid w:val="00681DAE"/>
    <w:rsid w:val="00686F1A"/>
    <w:rsid w:val="0069549F"/>
    <w:rsid w:val="006960D3"/>
    <w:rsid w:val="00696948"/>
    <w:rsid w:val="006A0A03"/>
    <w:rsid w:val="006B0144"/>
    <w:rsid w:val="006B0375"/>
    <w:rsid w:val="006C41E2"/>
    <w:rsid w:val="006C48A8"/>
    <w:rsid w:val="006D172B"/>
    <w:rsid w:val="006D19A9"/>
    <w:rsid w:val="006E70E9"/>
    <w:rsid w:val="006F17B4"/>
    <w:rsid w:val="006F3598"/>
    <w:rsid w:val="006F3A3F"/>
    <w:rsid w:val="006F5743"/>
    <w:rsid w:val="00703356"/>
    <w:rsid w:val="0070567C"/>
    <w:rsid w:val="00712A92"/>
    <w:rsid w:val="0071483F"/>
    <w:rsid w:val="00726DF0"/>
    <w:rsid w:val="0073097F"/>
    <w:rsid w:val="0073125D"/>
    <w:rsid w:val="00731949"/>
    <w:rsid w:val="00732179"/>
    <w:rsid w:val="00732225"/>
    <w:rsid w:val="007454D9"/>
    <w:rsid w:val="007570CC"/>
    <w:rsid w:val="00766B13"/>
    <w:rsid w:val="00770616"/>
    <w:rsid w:val="00775902"/>
    <w:rsid w:val="00775937"/>
    <w:rsid w:val="00780B3B"/>
    <w:rsid w:val="007928EC"/>
    <w:rsid w:val="0079579D"/>
    <w:rsid w:val="007A1FF7"/>
    <w:rsid w:val="007A2FF3"/>
    <w:rsid w:val="007B7B1D"/>
    <w:rsid w:val="007C2ED8"/>
    <w:rsid w:val="007D2F9D"/>
    <w:rsid w:val="007D3164"/>
    <w:rsid w:val="007D32E4"/>
    <w:rsid w:val="007E13D5"/>
    <w:rsid w:val="007E2309"/>
    <w:rsid w:val="007E3C2B"/>
    <w:rsid w:val="007F68A5"/>
    <w:rsid w:val="007F704F"/>
    <w:rsid w:val="00802AAC"/>
    <w:rsid w:val="008036BF"/>
    <w:rsid w:val="008121B6"/>
    <w:rsid w:val="00812A38"/>
    <w:rsid w:val="008207C9"/>
    <w:rsid w:val="008265A5"/>
    <w:rsid w:val="00827C40"/>
    <w:rsid w:val="00827FB8"/>
    <w:rsid w:val="0085320F"/>
    <w:rsid w:val="008619B4"/>
    <w:rsid w:val="00880854"/>
    <w:rsid w:val="0088330C"/>
    <w:rsid w:val="00883E22"/>
    <w:rsid w:val="008852FB"/>
    <w:rsid w:val="00891918"/>
    <w:rsid w:val="008929B0"/>
    <w:rsid w:val="00892B94"/>
    <w:rsid w:val="008A2760"/>
    <w:rsid w:val="008A45AC"/>
    <w:rsid w:val="008C29C9"/>
    <w:rsid w:val="008D49BC"/>
    <w:rsid w:val="008E53F1"/>
    <w:rsid w:val="008E6833"/>
    <w:rsid w:val="008F3997"/>
    <w:rsid w:val="008F3D68"/>
    <w:rsid w:val="008F3F04"/>
    <w:rsid w:val="00911219"/>
    <w:rsid w:val="00924A5F"/>
    <w:rsid w:val="0092775A"/>
    <w:rsid w:val="00931C90"/>
    <w:rsid w:val="00932889"/>
    <w:rsid w:val="00935704"/>
    <w:rsid w:val="00937507"/>
    <w:rsid w:val="0093790F"/>
    <w:rsid w:val="00947D1D"/>
    <w:rsid w:val="009513AA"/>
    <w:rsid w:val="00956901"/>
    <w:rsid w:val="00960B0E"/>
    <w:rsid w:val="00976BC1"/>
    <w:rsid w:val="00992357"/>
    <w:rsid w:val="009B376C"/>
    <w:rsid w:val="009C4492"/>
    <w:rsid w:val="009D3789"/>
    <w:rsid w:val="009D3C41"/>
    <w:rsid w:val="009D45A6"/>
    <w:rsid w:val="009D7ED5"/>
    <w:rsid w:val="009F015C"/>
    <w:rsid w:val="009F3F5F"/>
    <w:rsid w:val="009F4385"/>
    <w:rsid w:val="009F5EBF"/>
    <w:rsid w:val="00A06379"/>
    <w:rsid w:val="00A14E5B"/>
    <w:rsid w:val="00A24707"/>
    <w:rsid w:val="00A25326"/>
    <w:rsid w:val="00A263DA"/>
    <w:rsid w:val="00A316C4"/>
    <w:rsid w:val="00A319DE"/>
    <w:rsid w:val="00A3718F"/>
    <w:rsid w:val="00A4011C"/>
    <w:rsid w:val="00A412FB"/>
    <w:rsid w:val="00A4615F"/>
    <w:rsid w:val="00A47438"/>
    <w:rsid w:val="00A51CF5"/>
    <w:rsid w:val="00A53A31"/>
    <w:rsid w:val="00A56ABB"/>
    <w:rsid w:val="00A6321A"/>
    <w:rsid w:val="00A7540E"/>
    <w:rsid w:val="00A7622F"/>
    <w:rsid w:val="00A938F1"/>
    <w:rsid w:val="00AA0F79"/>
    <w:rsid w:val="00AA2585"/>
    <w:rsid w:val="00AA5A05"/>
    <w:rsid w:val="00AB10A5"/>
    <w:rsid w:val="00AC00EE"/>
    <w:rsid w:val="00AC33E2"/>
    <w:rsid w:val="00AC7792"/>
    <w:rsid w:val="00AD06A2"/>
    <w:rsid w:val="00AD10C8"/>
    <w:rsid w:val="00AD438A"/>
    <w:rsid w:val="00AD4926"/>
    <w:rsid w:val="00AE4198"/>
    <w:rsid w:val="00AE6978"/>
    <w:rsid w:val="00AF21C5"/>
    <w:rsid w:val="00AF76E5"/>
    <w:rsid w:val="00B069D3"/>
    <w:rsid w:val="00B07B1E"/>
    <w:rsid w:val="00B10097"/>
    <w:rsid w:val="00B138F1"/>
    <w:rsid w:val="00B173BC"/>
    <w:rsid w:val="00B267BA"/>
    <w:rsid w:val="00B34BC9"/>
    <w:rsid w:val="00B5019B"/>
    <w:rsid w:val="00B60CF2"/>
    <w:rsid w:val="00B62B1D"/>
    <w:rsid w:val="00B64C36"/>
    <w:rsid w:val="00B65BD7"/>
    <w:rsid w:val="00B70DC1"/>
    <w:rsid w:val="00B87402"/>
    <w:rsid w:val="00B90797"/>
    <w:rsid w:val="00BA64D0"/>
    <w:rsid w:val="00BB4587"/>
    <w:rsid w:val="00BD0C35"/>
    <w:rsid w:val="00BD2299"/>
    <w:rsid w:val="00BD2554"/>
    <w:rsid w:val="00BD283B"/>
    <w:rsid w:val="00BD2C9A"/>
    <w:rsid w:val="00BE37FB"/>
    <w:rsid w:val="00BE6B5A"/>
    <w:rsid w:val="00C01B57"/>
    <w:rsid w:val="00C03903"/>
    <w:rsid w:val="00C06021"/>
    <w:rsid w:val="00C062CB"/>
    <w:rsid w:val="00C1199B"/>
    <w:rsid w:val="00C1267C"/>
    <w:rsid w:val="00C167CC"/>
    <w:rsid w:val="00C3143B"/>
    <w:rsid w:val="00C32E05"/>
    <w:rsid w:val="00C40060"/>
    <w:rsid w:val="00C443EB"/>
    <w:rsid w:val="00C61E2D"/>
    <w:rsid w:val="00C702C5"/>
    <w:rsid w:val="00C72E87"/>
    <w:rsid w:val="00C741D6"/>
    <w:rsid w:val="00C7661D"/>
    <w:rsid w:val="00C7773A"/>
    <w:rsid w:val="00C81E4F"/>
    <w:rsid w:val="00C9238B"/>
    <w:rsid w:val="00C934EA"/>
    <w:rsid w:val="00C94B9F"/>
    <w:rsid w:val="00CA06EC"/>
    <w:rsid w:val="00CB06F6"/>
    <w:rsid w:val="00CB5998"/>
    <w:rsid w:val="00CC49FE"/>
    <w:rsid w:val="00CC750D"/>
    <w:rsid w:val="00CD0D58"/>
    <w:rsid w:val="00CD4F54"/>
    <w:rsid w:val="00CE034B"/>
    <w:rsid w:val="00CF04B6"/>
    <w:rsid w:val="00CF13F6"/>
    <w:rsid w:val="00CF1635"/>
    <w:rsid w:val="00CF2241"/>
    <w:rsid w:val="00CF46FB"/>
    <w:rsid w:val="00CF4FEC"/>
    <w:rsid w:val="00CF620F"/>
    <w:rsid w:val="00CF697B"/>
    <w:rsid w:val="00D01CDA"/>
    <w:rsid w:val="00D03AFC"/>
    <w:rsid w:val="00D07104"/>
    <w:rsid w:val="00D27ED1"/>
    <w:rsid w:val="00D306FD"/>
    <w:rsid w:val="00D357F7"/>
    <w:rsid w:val="00D35C18"/>
    <w:rsid w:val="00D37084"/>
    <w:rsid w:val="00D53C32"/>
    <w:rsid w:val="00D53D2A"/>
    <w:rsid w:val="00D60227"/>
    <w:rsid w:val="00D61A85"/>
    <w:rsid w:val="00D7706B"/>
    <w:rsid w:val="00D938C3"/>
    <w:rsid w:val="00D9498C"/>
    <w:rsid w:val="00D96AF3"/>
    <w:rsid w:val="00DA46C1"/>
    <w:rsid w:val="00DB5BCE"/>
    <w:rsid w:val="00DB65B8"/>
    <w:rsid w:val="00DC7223"/>
    <w:rsid w:val="00DC7695"/>
    <w:rsid w:val="00DD0F1D"/>
    <w:rsid w:val="00DD1540"/>
    <w:rsid w:val="00DD283B"/>
    <w:rsid w:val="00DD32FF"/>
    <w:rsid w:val="00DD550E"/>
    <w:rsid w:val="00DE1A13"/>
    <w:rsid w:val="00E07731"/>
    <w:rsid w:val="00E1245D"/>
    <w:rsid w:val="00E2408A"/>
    <w:rsid w:val="00E3135D"/>
    <w:rsid w:val="00E32176"/>
    <w:rsid w:val="00E47A2A"/>
    <w:rsid w:val="00E52B62"/>
    <w:rsid w:val="00E57D7C"/>
    <w:rsid w:val="00E636A6"/>
    <w:rsid w:val="00E650A7"/>
    <w:rsid w:val="00E65BF9"/>
    <w:rsid w:val="00E718B4"/>
    <w:rsid w:val="00E730E0"/>
    <w:rsid w:val="00E778C7"/>
    <w:rsid w:val="00E85F37"/>
    <w:rsid w:val="00E87956"/>
    <w:rsid w:val="00E903E6"/>
    <w:rsid w:val="00E9472E"/>
    <w:rsid w:val="00EB7D5B"/>
    <w:rsid w:val="00EC2029"/>
    <w:rsid w:val="00ED1D97"/>
    <w:rsid w:val="00ED27BD"/>
    <w:rsid w:val="00EE0104"/>
    <w:rsid w:val="00EE6E02"/>
    <w:rsid w:val="00EF13DE"/>
    <w:rsid w:val="00EF2DC8"/>
    <w:rsid w:val="00EF5D1E"/>
    <w:rsid w:val="00F0366A"/>
    <w:rsid w:val="00F041E8"/>
    <w:rsid w:val="00F113F2"/>
    <w:rsid w:val="00F13EAA"/>
    <w:rsid w:val="00F33CFD"/>
    <w:rsid w:val="00F42070"/>
    <w:rsid w:val="00F423AA"/>
    <w:rsid w:val="00F719AB"/>
    <w:rsid w:val="00F75A5F"/>
    <w:rsid w:val="00F80A55"/>
    <w:rsid w:val="00F815D0"/>
    <w:rsid w:val="00F96A0B"/>
    <w:rsid w:val="00FA15B5"/>
    <w:rsid w:val="00FA3FBC"/>
    <w:rsid w:val="00FA447B"/>
    <w:rsid w:val="00FA5E83"/>
    <w:rsid w:val="00FA6D05"/>
    <w:rsid w:val="00FB4FB2"/>
    <w:rsid w:val="00FC157A"/>
    <w:rsid w:val="00FD538E"/>
    <w:rsid w:val="00FF0316"/>
    <w:rsid w:val="00FF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7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60D3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4366A7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3C357D"/>
    <w:pPr>
      <w:ind w:left="720"/>
      <w:contextualSpacing/>
    </w:pPr>
  </w:style>
  <w:style w:type="paragraph" w:styleId="3">
    <w:name w:val="Body Text Indent 3"/>
    <w:basedOn w:val="a"/>
    <w:link w:val="30"/>
    <w:uiPriority w:val="99"/>
    <w:rsid w:val="00E52B62"/>
    <w:pPr>
      <w:spacing w:after="0" w:line="240" w:lineRule="auto"/>
      <w:ind w:firstLine="567"/>
      <w:jc w:val="both"/>
    </w:pPr>
    <w:rPr>
      <w:rFonts w:ascii="Times New Roman" w:hAnsi="Times New Roman"/>
      <w:sz w:val="26"/>
      <w:szCs w:val="24"/>
      <w:lang w:eastAsia="ru-RU"/>
    </w:rPr>
  </w:style>
  <w:style w:type="character" w:customStyle="1" w:styleId="30">
    <w:name w:val="Основной текст с отступом 3 Знак"/>
    <w:link w:val="3"/>
    <w:uiPriority w:val="99"/>
    <w:rsid w:val="00E52B62"/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4B44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E3135D"/>
  </w:style>
  <w:style w:type="character" w:customStyle="1" w:styleId="a6">
    <w:name w:val="Абзац списка Знак"/>
    <w:link w:val="a5"/>
    <w:uiPriority w:val="99"/>
    <w:rsid w:val="00BE37FB"/>
  </w:style>
  <w:style w:type="paragraph" w:customStyle="1" w:styleId="TextBasTxt">
    <w:name w:val="TextBasTxt"/>
    <w:basedOn w:val="a"/>
    <w:rsid w:val="002F331D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3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32FB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1534F4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">
    <w:name w:val="Знак5 Знак Знак Знак"/>
    <w:basedOn w:val="a"/>
    <w:rsid w:val="0042311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a">
    <w:name w:val="FollowedHyperlink"/>
    <w:uiPriority w:val="99"/>
    <w:semiHidden/>
    <w:unhideWhenUsed/>
    <w:rsid w:val="003A3BF7"/>
    <w:rPr>
      <w:color w:val="800080"/>
      <w:u w:val="single"/>
    </w:rPr>
  </w:style>
  <w:style w:type="paragraph" w:customStyle="1" w:styleId="ab">
    <w:name w:val="Форма"/>
    <w:rsid w:val="00050ADC"/>
    <w:rPr>
      <w:rFonts w:ascii="Times New Roman" w:eastAsia="Times New Roman" w:hAnsi="Times New Roman"/>
      <w:sz w:val="28"/>
      <w:szCs w:val="28"/>
    </w:rPr>
  </w:style>
  <w:style w:type="paragraph" w:customStyle="1" w:styleId="1">
    <w:name w:val="Обычный1"/>
    <w:rsid w:val="00FA5E83"/>
    <w:rPr>
      <w:rFonts w:ascii="Times New Roman" w:eastAsia="Times New Roman" w:hAnsi="Times New Roman"/>
      <w:snapToGrid w:val="0"/>
    </w:rPr>
  </w:style>
  <w:style w:type="paragraph" w:styleId="ac">
    <w:name w:val="header"/>
    <w:link w:val="ad"/>
    <w:rsid w:val="00003AD6"/>
    <w:pPr>
      <w:tabs>
        <w:tab w:val="center" w:pos="4153"/>
        <w:tab w:val="right" w:pos="8306"/>
      </w:tabs>
      <w:suppressAutoHyphens/>
      <w:jc w:val="center"/>
    </w:pPr>
    <w:rPr>
      <w:rFonts w:ascii="Times New Roman" w:eastAsia="Times New Roman" w:hAnsi="Times New Roman"/>
      <w:sz w:val="16"/>
    </w:rPr>
  </w:style>
  <w:style w:type="character" w:customStyle="1" w:styleId="ad">
    <w:name w:val="Верхний колонтитул Знак"/>
    <w:link w:val="ac"/>
    <w:rsid w:val="00003AD6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7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60D3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4366A7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3C357D"/>
    <w:pPr>
      <w:ind w:left="720"/>
      <w:contextualSpacing/>
    </w:pPr>
  </w:style>
  <w:style w:type="paragraph" w:styleId="3">
    <w:name w:val="Body Text Indent 3"/>
    <w:basedOn w:val="a"/>
    <w:link w:val="30"/>
    <w:uiPriority w:val="99"/>
    <w:rsid w:val="00E52B62"/>
    <w:pPr>
      <w:spacing w:after="0" w:line="240" w:lineRule="auto"/>
      <w:ind w:firstLine="567"/>
      <w:jc w:val="both"/>
    </w:pPr>
    <w:rPr>
      <w:rFonts w:ascii="Times New Roman" w:hAnsi="Times New Roman"/>
      <w:sz w:val="26"/>
      <w:szCs w:val="24"/>
      <w:lang w:eastAsia="ru-RU"/>
    </w:rPr>
  </w:style>
  <w:style w:type="character" w:customStyle="1" w:styleId="30">
    <w:name w:val="Основной текст с отступом 3 Знак"/>
    <w:link w:val="3"/>
    <w:uiPriority w:val="99"/>
    <w:rsid w:val="00E52B62"/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4B44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E3135D"/>
  </w:style>
  <w:style w:type="character" w:customStyle="1" w:styleId="a6">
    <w:name w:val="Абзац списка Знак"/>
    <w:link w:val="a5"/>
    <w:uiPriority w:val="99"/>
    <w:rsid w:val="00BE37FB"/>
  </w:style>
  <w:style w:type="paragraph" w:customStyle="1" w:styleId="TextBasTxt">
    <w:name w:val="TextBasTxt"/>
    <w:basedOn w:val="a"/>
    <w:rsid w:val="002F331D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3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32FB7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1534F4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">
    <w:name w:val="Знак5 Знак Знак Знак"/>
    <w:basedOn w:val="a"/>
    <w:rsid w:val="0042311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styleId="aa">
    <w:name w:val="FollowedHyperlink"/>
    <w:uiPriority w:val="99"/>
    <w:semiHidden/>
    <w:unhideWhenUsed/>
    <w:rsid w:val="003A3BF7"/>
    <w:rPr>
      <w:color w:val="800080"/>
      <w:u w:val="single"/>
    </w:rPr>
  </w:style>
  <w:style w:type="paragraph" w:customStyle="1" w:styleId="ab">
    <w:name w:val="Форма"/>
    <w:rsid w:val="00050ADC"/>
    <w:rPr>
      <w:rFonts w:ascii="Times New Roman" w:eastAsia="Times New Roman" w:hAnsi="Times New Roman"/>
      <w:sz w:val="28"/>
      <w:szCs w:val="28"/>
    </w:rPr>
  </w:style>
  <w:style w:type="paragraph" w:customStyle="1" w:styleId="1">
    <w:name w:val="Обычный1"/>
    <w:rsid w:val="00FA5E83"/>
    <w:rPr>
      <w:rFonts w:ascii="Times New Roman" w:eastAsia="Times New Roman" w:hAnsi="Times New Roman"/>
      <w:snapToGrid w:val="0"/>
    </w:rPr>
  </w:style>
  <w:style w:type="paragraph" w:styleId="ac">
    <w:name w:val="header"/>
    <w:link w:val="ad"/>
    <w:rsid w:val="00003AD6"/>
    <w:pPr>
      <w:tabs>
        <w:tab w:val="center" w:pos="4153"/>
        <w:tab w:val="right" w:pos="8306"/>
      </w:tabs>
      <w:suppressAutoHyphens/>
      <w:jc w:val="center"/>
    </w:pPr>
    <w:rPr>
      <w:rFonts w:ascii="Times New Roman" w:eastAsia="Times New Roman" w:hAnsi="Times New Roman"/>
      <w:sz w:val="16"/>
    </w:rPr>
  </w:style>
  <w:style w:type="character" w:customStyle="1" w:styleId="ad">
    <w:name w:val="Верхний колонтитул Знак"/>
    <w:link w:val="ac"/>
    <w:rsid w:val="00003AD6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5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utp.sberbank-ast.ru/AP/Notice/653/Requisites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torgi.gov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ermraion.r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o26-03\Desktop\&#1040;&#1091;&#1082;&#1094;&#1080;&#1086;&#1085;\2019%20&#1040;&#1091;&#1082;&#1094;&#1080;&#1086;&#1085;\&#1042;&#1077;&#1088;&#1093;&#1085;&#1077;-&#1052;&#1091;&#1083;&#1083;&#1080;&#1085;&#1089;&#1082;&#1072;&#1103;%2080\2\&#1048;&#1085;&#1092;&#1086;&#1088;&#1084;&#1072;&#1094;&#1080;&#1086;&#1085;&#1085;&#1086;&#1077;%20&#1089;&#1086;&#1086;&#1073;&#1097;&#1077;&#1085;&#1080;&#1077;%20&#1085;&#1072;&#1096;&#1077;%2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1C5C6F-4895-4008-B4B9-DC93AF9AF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Информационное сообщение наше .dot</Template>
  <TotalTime>336</TotalTime>
  <Pages>9</Pages>
  <Words>3587</Words>
  <Characters>20452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23992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65549</vt:i4>
      </vt:variant>
      <vt:variant>
        <vt:i4>6</vt:i4>
      </vt:variant>
      <vt:variant>
        <vt:i4>0</vt:i4>
      </vt:variant>
      <vt:variant>
        <vt:i4>5</vt:i4>
      </vt:variant>
      <vt:variant>
        <vt:lpwstr>http://www.permraion.ru/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8323114</vt:i4>
      </vt:variant>
      <vt:variant>
        <vt:i4>0</vt:i4>
      </vt:variant>
      <vt:variant>
        <vt:i4>0</vt:i4>
      </vt:variant>
      <vt:variant>
        <vt:i4>5</vt:i4>
      </vt:variant>
      <vt:variant>
        <vt:lpwstr>http://utp.sberbank-ast.ru/AP/Notice/653/Requisites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kio26-03</dc:creator>
  <cp:lastModifiedBy>kio26-03</cp:lastModifiedBy>
  <cp:revision>26</cp:revision>
  <cp:lastPrinted>2019-03-26T09:17:00Z</cp:lastPrinted>
  <dcterms:created xsi:type="dcterms:W3CDTF">2019-09-05T05:31:00Z</dcterms:created>
  <dcterms:modified xsi:type="dcterms:W3CDTF">2019-10-03T06:22:00Z</dcterms:modified>
</cp:coreProperties>
</file>